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F6" w:rsidRDefault="003F37F6" w:rsidP="00063DFA">
      <w:pPr>
        <w:jc w:val="center"/>
        <w:rPr>
          <w:b/>
          <w:sz w:val="24"/>
          <w:szCs w:val="24"/>
        </w:rPr>
      </w:pPr>
    </w:p>
    <w:p w:rsidR="00063DFA" w:rsidRPr="00A06715" w:rsidRDefault="00063DFA" w:rsidP="00063DFA">
      <w:pPr>
        <w:jc w:val="center"/>
        <w:rPr>
          <w:b/>
          <w:sz w:val="24"/>
          <w:szCs w:val="24"/>
        </w:rPr>
      </w:pPr>
      <w:r w:rsidRPr="00A06715">
        <w:rPr>
          <w:b/>
          <w:sz w:val="24"/>
          <w:szCs w:val="24"/>
        </w:rPr>
        <w:t xml:space="preserve">СОВЕТ МУНИЦИПАЛЬНОГО ОБРАЗОВАНИЯ </w:t>
      </w:r>
    </w:p>
    <w:p w:rsidR="00063DFA" w:rsidRPr="00A06715" w:rsidRDefault="00063DFA" w:rsidP="00063DFA">
      <w:pPr>
        <w:jc w:val="center"/>
        <w:rPr>
          <w:b/>
          <w:sz w:val="24"/>
          <w:szCs w:val="24"/>
        </w:rPr>
      </w:pPr>
      <w:r w:rsidRPr="00A06715">
        <w:rPr>
          <w:b/>
          <w:sz w:val="24"/>
          <w:szCs w:val="24"/>
        </w:rPr>
        <w:t>«</w:t>
      </w:r>
      <w:r w:rsidR="00D06FCA">
        <w:rPr>
          <w:b/>
          <w:sz w:val="24"/>
          <w:szCs w:val="24"/>
        </w:rPr>
        <w:t>СИЗОБУГОРСКИЙ</w:t>
      </w:r>
      <w:r w:rsidRPr="00A06715">
        <w:rPr>
          <w:b/>
          <w:sz w:val="24"/>
          <w:szCs w:val="24"/>
        </w:rPr>
        <w:t xml:space="preserve"> СЕЛЬСОВЕТ»</w:t>
      </w:r>
    </w:p>
    <w:p w:rsidR="00063DFA" w:rsidRPr="00A06715" w:rsidRDefault="00063DFA" w:rsidP="00063DFA">
      <w:pPr>
        <w:jc w:val="center"/>
        <w:rPr>
          <w:b/>
          <w:sz w:val="24"/>
          <w:szCs w:val="24"/>
        </w:rPr>
      </w:pPr>
    </w:p>
    <w:p w:rsidR="00353B33" w:rsidRPr="00A06715" w:rsidRDefault="00063DFA" w:rsidP="00353B33">
      <w:pPr>
        <w:widowControl w:val="0"/>
        <w:jc w:val="center"/>
        <w:rPr>
          <w:b/>
          <w:sz w:val="24"/>
          <w:szCs w:val="24"/>
        </w:rPr>
      </w:pPr>
      <w:r w:rsidRPr="00A06715">
        <w:rPr>
          <w:b/>
          <w:sz w:val="24"/>
          <w:szCs w:val="24"/>
        </w:rPr>
        <w:t>РЕШЕНИЕ</w:t>
      </w:r>
    </w:p>
    <w:p w:rsidR="00353B33" w:rsidRPr="00A06715" w:rsidRDefault="00353B33" w:rsidP="00353B33">
      <w:pPr>
        <w:widowControl w:val="0"/>
        <w:jc w:val="center"/>
        <w:rPr>
          <w:b/>
          <w:sz w:val="24"/>
          <w:szCs w:val="24"/>
        </w:rPr>
      </w:pPr>
    </w:p>
    <w:p w:rsidR="00045B4A" w:rsidRPr="00BF12E0" w:rsidRDefault="00045B4A" w:rsidP="00353B33">
      <w:pPr>
        <w:widowControl w:val="0"/>
        <w:jc w:val="both"/>
        <w:rPr>
          <w:b/>
          <w:sz w:val="24"/>
          <w:szCs w:val="24"/>
        </w:rPr>
      </w:pPr>
      <w:r w:rsidRPr="00A06715">
        <w:rPr>
          <w:sz w:val="24"/>
          <w:szCs w:val="24"/>
        </w:rPr>
        <w:t xml:space="preserve">от </w:t>
      </w:r>
      <w:r w:rsidR="00377E59" w:rsidRPr="00377E59">
        <w:rPr>
          <w:sz w:val="24"/>
          <w:szCs w:val="24"/>
        </w:rPr>
        <w:t>28</w:t>
      </w:r>
      <w:r w:rsidR="00377E59">
        <w:rPr>
          <w:sz w:val="24"/>
          <w:szCs w:val="24"/>
        </w:rPr>
        <w:t>.</w:t>
      </w:r>
      <w:r w:rsidR="00377E59" w:rsidRPr="00377E59">
        <w:rPr>
          <w:sz w:val="24"/>
          <w:szCs w:val="24"/>
        </w:rPr>
        <w:t>12</w:t>
      </w:r>
      <w:r w:rsidR="00377E59">
        <w:rPr>
          <w:sz w:val="24"/>
          <w:szCs w:val="24"/>
        </w:rPr>
        <w:t>.2022г.</w:t>
      </w:r>
      <w:r w:rsidR="006137C6" w:rsidRPr="00A06715">
        <w:rPr>
          <w:sz w:val="24"/>
          <w:szCs w:val="24"/>
        </w:rPr>
        <w:t xml:space="preserve">  №</w:t>
      </w:r>
      <w:r w:rsidR="000A4524">
        <w:rPr>
          <w:sz w:val="24"/>
          <w:szCs w:val="24"/>
        </w:rPr>
        <w:t xml:space="preserve"> </w:t>
      </w:r>
      <w:r w:rsidR="00377E59" w:rsidRPr="00377E59">
        <w:rPr>
          <w:sz w:val="24"/>
          <w:szCs w:val="24"/>
        </w:rPr>
        <w:t>16</w:t>
      </w:r>
      <w:r w:rsidR="000A4524">
        <w:rPr>
          <w:sz w:val="24"/>
          <w:szCs w:val="24"/>
        </w:rPr>
        <w:t xml:space="preserve">  </w:t>
      </w:r>
      <w:r w:rsidR="00353B33" w:rsidRPr="00A06715">
        <w:rPr>
          <w:sz w:val="24"/>
          <w:szCs w:val="24"/>
        </w:rPr>
        <w:t xml:space="preserve">  </w:t>
      </w:r>
      <w:r w:rsidR="002C7E7A">
        <w:rPr>
          <w:sz w:val="24"/>
          <w:szCs w:val="24"/>
        </w:rPr>
        <w:t xml:space="preserve">                                                             </w:t>
      </w:r>
      <w:r w:rsidR="000C2D0B">
        <w:rPr>
          <w:sz w:val="24"/>
          <w:szCs w:val="24"/>
        </w:rPr>
        <w:t xml:space="preserve">                          </w:t>
      </w:r>
      <w:r w:rsidR="00147B96">
        <w:rPr>
          <w:sz w:val="24"/>
          <w:szCs w:val="24"/>
        </w:rPr>
        <w:t>с.</w:t>
      </w:r>
      <w:r w:rsidR="00BF12E0">
        <w:rPr>
          <w:sz w:val="24"/>
          <w:szCs w:val="24"/>
        </w:rPr>
        <w:t>Сизый Бугор</w:t>
      </w:r>
      <w:r w:rsidR="00BF12E0" w:rsidRPr="000B0E82">
        <w:rPr>
          <w:sz w:val="24"/>
          <w:szCs w:val="24"/>
        </w:rPr>
        <w:t xml:space="preserve"> </w:t>
      </w:r>
    </w:p>
    <w:p w:rsidR="00571346" w:rsidRPr="00A06715" w:rsidRDefault="007F3459" w:rsidP="00571346">
      <w:pPr>
        <w:pStyle w:val="1"/>
        <w:keepNext w:val="0"/>
        <w:widowControl w:val="0"/>
        <w:spacing w:before="360" w:line="360" w:lineRule="auto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45pt;margin-top:20.35pt;width:297.75pt;height:80.15pt;z-index:251657728" filled="f" stroked="f">
            <v:textbox style="mso-next-textbox:#_x0000_s1026">
              <w:txbxContent>
                <w:p w:rsidR="00BB1A90" w:rsidRPr="0046263D" w:rsidRDefault="00BB1A90" w:rsidP="008938E0">
                  <w:pPr>
                    <w:pStyle w:val="1"/>
                    <w:jc w:val="left"/>
                    <w:rPr>
                      <w:b w:val="0"/>
                      <w:sz w:val="24"/>
                      <w:szCs w:val="24"/>
                    </w:rPr>
                  </w:pPr>
                  <w:r w:rsidRPr="0046263D">
                    <w:rPr>
                      <w:b w:val="0"/>
                      <w:sz w:val="24"/>
                      <w:szCs w:val="24"/>
                    </w:rPr>
                    <w:t>«О внесении изменений и дополнений в</w:t>
                  </w:r>
                </w:p>
                <w:p w:rsidR="00BB1A90" w:rsidRPr="0046263D" w:rsidRDefault="00BB1A90" w:rsidP="0046263D">
                  <w:pPr>
                    <w:jc w:val="both"/>
                    <w:rPr>
                      <w:sz w:val="24"/>
                      <w:szCs w:val="24"/>
                    </w:rPr>
                  </w:pPr>
                  <w:r w:rsidRPr="0046263D">
                    <w:rPr>
                      <w:sz w:val="24"/>
                      <w:szCs w:val="24"/>
                    </w:rPr>
                    <w:t>Решение Совета МО «</w:t>
                  </w:r>
                  <w:r>
                    <w:rPr>
                      <w:sz w:val="24"/>
                      <w:szCs w:val="24"/>
                    </w:rPr>
                    <w:t>Сизобугорский</w:t>
                  </w:r>
                  <w:r w:rsidRPr="0046263D">
                    <w:rPr>
                      <w:sz w:val="24"/>
                      <w:szCs w:val="24"/>
                    </w:rPr>
                    <w:t xml:space="preserve"> сельсовет» </w:t>
                  </w:r>
                  <w:r>
                    <w:rPr>
                      <w:sz w:val="24"/>
                      <w:szCs w:val="24"/>
                    </w:rPr>
                    <w:t>от 30.12.2021</w:t>
                  </w:r>
                  <w:r w:rsidRPr="0046263D">
                    <w:rPr>
                      <w:sz w:val="24"/>
                      <w:szCs w:val="24"/>
                    </w:rPr>
                    <w:t xml:space="preserve">г. № </w:t>
                  </w:r>
                  <w:r>
                    <w:rPr>
                      <w:sz w:val="24"/>
                      <w:szCs w:val="24"/>
                    </w:rPr>
                    <w:t>13</w:t>
                  </w:r>
                  <w:r w:rsidRPr="0046263D">
                    <w:rPr>
                      <w:sz w:val="24"/>
                      <w:szCs w:val="24"/>
                    </w:rPr>
                    <w:t xml:space="preserve"> «Об утверждении бюджета МО «</w:t>
                  </w:r>
                  <w:r>
                    <w:rPr>
                      <w:sz w:val="24"/>
                      <w:szCs w:val="24"/>
                    </w:rPr>
                    <w:t>Сизобугорский</w:t>
                  </w:r>
                  <w:r w:rsidRPr="0046263D">
                    <w:rPr>
                      <w:sz w:val="24"/>
                      <w:szCs w:val="24"/>
                    </w:rPr>
                    <w:t xml:space="preserve"> сельсовет» </w:t>
                  </w:r>
                  <w:r>
                    <w:rPr>
                      <w:sz w:val="24"/>
                      <w:szCs w:val="24"/>
                    </w:rPr>
                    <w:t>на 2022 год и плановый период 2023-2024 гг</w:t>
                  </w:r>
                  <w:r w:rsidRPr="0046263D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0E7627" w:rsidRPr="00A06715" w:rsidRDefault="000E7627" w:rsidP="00571346">
      <w:pPr>
        <w:pStyle w:val="1"/>
        <w:keepNext w:val="0"/>
        <w:widowControl w:val="0"/>
        <w:spacing w:before="360" w:line="360" w:lineRule="auto"/>
        <w:jc w:val="left"/>
        <w:rPr>
          <w:sz w:val="24"/>
          <w:szCs w:val="24"/>
        </w:rPr>
      </w:pPr>
      <w:r w:rsidRPr="00A06715">
        <w:rPr>
          <w:noProof/>
          <w:sz w:val="24"/>
          <w:szCs w:val="24"/>
        </w:rPr>
        <w:t xml:space="preserve"> </w:t>
      </w:r>
    </w:p>
    <w:p w:rsidR="00F758EA" w:rsidRPr="00A06715" w:rsidRDefault="00F758EA" w:rsidP="00F758EA">
      <w:pPr>
        <w:rPr>
          <w:sz w:val="24"/>
          <w:szCs w:val="24"/>
        </w:rPr>
      </w:pPr>
      <w:bookmarkStart w:id="0" w:name="sub_1"/>
    </w:p>
    <w:p w:rsidR="00C51874" w:rsidRPr="00A06715" w:rsidRDefault="00C51874" w:rsidP="00353B33">
      <w:pPr>
        <w:keepNext/>
        <w:ind w:firstLine="709"/>
        <w:jc w:val="both"/>
        <w:rPr>
          <w:sz w:val="24"/>
          <w:szCs w:val="24"/>
        </w:rPr>
      </w:pPr>
    </w:p>
    <w:p w:rsidR="00F758EA" w:rsidRPr="00A06715" w:rsidRDefault="00F758EA" w:rsidP="00353B33">
      <w:pPr>
        <w:keepNext/>
        <w:ind w:firstLine="709"/>
        <w:jc w:val="both"/>
        <w:rPr>
          <w:sz w:val="24"/>
          <w:szCs w:val="24"/>
        </w:rPr>
      </w:pPr>
      <w:r w:rsidRPr="00A06715">
        <w:rPr>
          <w:sz w:val="24"/>
          <w:szCs w:val="24"/>
        </w:rPr>
        <w:t>В соответствии с Бюджетным кодексом и в связи с необходимостью Совет МО «</w:t>
      </w:r>
      <w:r w:rsidR="00D06FCA">
        <w:rPr>
          <w:sz w:val="24"/>
          <w:szCs w:val="24"/>
        </w:rPr>
        <w:t>Сизобугорский</w:t>
      </w:r>
      <w:r w:rsidR="006B23B1" w:rsidRPr="00A06715">
        <w:rPr>
          <w:b/>
          <w:sz w:val="24"/>
          <w:szCs w:val="24"/>
        </w:rPr>
        <w:t xml:space="preserve"> </w:t>
      </w:r>
      <w:r w:rsidRPr="00A06715">
        <w:rPr>
          <w:sz w:val="24"/>
          <w:szCs w:val="24"/>
        </w:rPr>
        <w:t>сельсовет»:</w:t>
      </w:r>
    </w:p>
    <w:p w:rsidR="00143E86" w:rsidRPr="00A06715" w:rsidRDefault="00F758EA" w:rsidP="00F56130">
      <w:pPr>
        <w:jc w:val="both"/>
        <w:rPr>
          <w:b/>
          <w:sz w:val="24"/>
          <w:szCs w:val="24"/>
        </w:rPr>
      </w:pPr>
      <w:r w:rsidRPr="00A06715">
        <w:rPr>
          <w:sz w:val="24"/>
          <w:szCs w:val="24"/>
        </w:rPr>
        <w:t xml:space="preserve"> </w:t>
      </w:r>
      <w:r w:rsidRPr="00A06715">
        <w:rPr>
          <w:b/>
          <w:sz w:val="24"/>
          <w:szCs w:val="24"/>
        </w:rPr>
        <w:t>РЕШИЛ:</w:t>
      </w:r>
    </w:p>
    <w:p w:rsidR="00501665" w:rsidRPr="00A06715" w:rsidRDefault="00501665" w:rsidP="00CE6B3C">
      <w:pPr>
        <w:ind w:firstLine="709"/>
        <w:jc w:val="both"/>
        <w:rPr>
          <w:b/>
          <w:sz w:val="24"/>
          <w:szCs w:val="24"/>
        </w:rPr>
      </w:pPr>
    </w:p>
    <w:bookmarkEnd w:id="0"/>
    <w:p w:rsidR="003E785E" w:rsidRPr="00A06715" w:rsidRDefault="003E785E" w:rsidP="0046263D">
      <w:pPr>
        <w:jc w:val="both"/>
        <w:rPr>
          <w:bCs/>
          <w:sz w:val="24"/>
          <w:szCs w:val="24"/>
        </w:rPr>
      </w:pPr>
      <w:r w:rsidRPr="00A06715">
        <w:rPr>
          <w:bCs/>
          <w:sz w:val="24"/>
          <w:szCs w:val="24"/>
        </w:rPr>
        <w:t xml:space="preserve">1. </w:t>
      </w:r>
      <w:r w:rsidR="00400F9D" w:rsidRPr="00A06715">
        <w:rPr>
          <w:bCs/>
          <w:sz w:val="24"/>
          <w:szCs w:val="24"/>
        </w:rPr>
        <w:t>Внести изменения и дополнения в решение Совета МО «</w:t>
      </w:r>
      <w:r w:rsidR="00D06FCA">
        <w:rPr>
          <w:sz w:val="24"/>
          <w:szCs w:val="24"/>
        </w:rPr>
        <w:t>Сизобугорский</w:t>
      </w:r>
      <w:r w:rsidR="00FD1757" w:rsidRPr="00A06715">
        <w:rPr>
          <w:b/>
          <w:sz w:val="24"/>
          <w:szCs w:val="24"/>
        </w:rPr>
        <w:t xml:space="preserve"> </w:t>
      </w:r>
      <w:r w:rsidR="00400F9D" w:rsidRPr="00A06715">
        <w:rPr>
          <w:bCs/>
          <w:sz w:val="24"/>
          <w:szCs w:val="24"/>
        </w:rPr>
        <w:t>сельсовет»</w:t>
      </w:r>
      <w:r w:rsidR="00D04051" w:rsidRPr="00A06715">
        <w:rPr>
          <w:bCs/>
          <w:sz w:val="24"/>
          <w:szCs w:val="24"/>
        </w:rPr>
        <w:t xml:space="preserve"> от </w:t>
      </w:r>
      <w:r w:rsidR="00D06FCA">
        <w:rPr>
          <w:bCs/>
          <w:sz w:val="24"/>
          <w:szCs w:val="24"/>
        </w:rPr>
        <w:t>30</w:t>
      </w:r>
      <w:r w:rsidR="005B5E15">
        <w:rPr>
          <w:sz w:val="24"/>
          <w:szCs w:val="24"/>
        </w:rPr>
        <w:t>.12.2021</w:t>
      </w:r>
      <w:r w:rsidR="002C7E7A" w:rsidRPr="0046263D">
        <w:rPr>
          <w:sz w:val="24"/>
          <w:szCs w:val="24"/>
        </w:rPr>
        <w:t xml:space="preserve">г. № </w:t>
      </w:r>
      <w:r w:rsidR="005B5E15">
        <w:rPr>
          <w:sz w:val="24"/>
          <w:szCs w:val="24"/>
        </w:rPr>
        <w:t>1</w:t>
      </w:r>
      <w:r w:rsidR="00D06FCA">
        <w:rPr>
          <w:sz w:val="24"/>
          <w:szCs w:val="24"/>
        </w:rPr>
        <w:t>3</w:t>
      </w:r>
      <w:r w:rsidR="002C7E7A" w:rsidRPr="00A06715">
        <w:rPr>
          <w:bCs/>
          <w:sz w:val="24"/>
          <w:szCs w:val="24"/>
        </w:rPr>
        <w:t xml:space="preserve"> </w:t>
      </w:r>
      <w:r w:rsidR="00D04051" w:rsidRPr="00A06715">
        <w:rPr>
          <w:bCs/>
          <w:sz w:val="24"/>
          <w:szCs w:val="24"/>
        </w:rPr>
        <w:t>«Об утверждении бюджета МО «</w:t>
      </w:r>
      <w:r w:rsidR="00D06FCA">
        <w:rPr>
          <w:sz w:val="24"/>
          <w:szCs w:val="24"/>
        </w:rPr>
        <w:t>Сизобугорский</w:t>
      </w:r>
      <w:r w:rsidR="00FD1757" w:rsidRPr="00A06715">
        <w:rPr>
          <w:b/>
          <w:sz w:val="24"/>
          <w:szCs w:val="24"/>
        </w:rPr>
        <w:t xml:space="preserve"> </w:t>
      </w:r>
      <w:r w:rsidR="00D04051" w:rsidRPr="00A06715">
        <w:rPr>
          <w:bCs/>
          <w:sz w:val="24"/>
          <w:szCs w:val="24"/>
        </w:rPr>
        <w:t xml:space="preserve">сельсовет» </w:t>
      </w:r>
      <w:r w:rsidR="002C7E7A">
        <w:rPr>
          <w:sz w:val="24"/>
          <w:szCs w:val="24"/>
        </w:rPr>
        <w:t>на 202</w:t>
      </w:r>
      <w:r w:rsidR="005B5E15">
        <w:rPr>
          <w:sz w:val="24"/>
          <w:szCs w:val="24"/>
        </w:rPr>
        <w:t>2</w:t>
      </w:r>
      <w:r w:rsidR="002C7E7A">
        <w:rPr>
          <w:sz w:val="24"/>
          <w:szCs w:val="24"/>
        </w:rPr>
        <w:t xml:space="preserve"> год и плановый период 202</w:t>
      </w:r>
      <w:r w:rsidR="005B5E15">
        <w:rPr>
          <w:sz w:val="24"/>
          <w:szCs w:val="24"/>
        </w:rPr>
        <w:t>3</w:t>
      </w:r>
      <w:r w:rsidR="002C7E7A">
        <w:rPr>
          <w:sz w:val="24"/>
          <w:szCs w:val="24"/>
        </w:rPr>
        <w:t>-202</w:t>
      </w:r>
      <w:r w:rsidR="005B5E15">
        <w:rPr>
          <w:sz w:val="24"/>
          <w:szCs w:val="24"/>
        </w:rPr>
        <w:t>4</w:t>
      </w:r>
      <w:r w:rsidR="002C7E7A">
        <w:rPr>
          <w:sz w:val="24"/>
          <w:szCs w:val="24"/>
        </w:rPr>
        <w:t xml:space="preserve"> гг</w:t>
      </w:r>
      <w:r w:rsidR="0002791D" w:rsidRPr="0002791D">
        <w:rPr>
          <w:sz w:val="24"/>
          <w:szCs w:val="24"/>
        </w:rPr>
        <w:t>.</w:t>
      </w:r>
      <w:r w:rsidR="00D04051" w:rsidRPr="00A06715">
        <w:rPr>
          <w:bCs/>
          <w:sz w:val="24"/>
          <w:szCs w:val="24"/>
        </w:rPr>
        <w:t>»:</w:t>
      </w:r>
    </w:p>
    <w:p w:rsidR="00AF3CCF" w:rsidRPr="00A06715" w:rsidRDefault="00AF3CCF" w:rsidP="00353B33">
      <w:pPr>
        <w:widowControl w:val="0"/>
        <w:ind w:firstLine="709"/>
        <w:jc w:val="both"/>
        <w:rPr>
          <w:bCs/>
          <w:sz w:val="24"/>
          <w:szCs w:val="24"/>
        </w:rPr>
      </w:pPr>
    </w:p>
    <w:p w:rsidR="00C51874" w:rsidRPr="00A06715" w:rsidRDefault="00D04051" w:rsidP="00C51874">
      <w:pPr>
        <w:widowControl w:val="0"/>
        <w:jc w:val="both"/>
        <w:rPr>
          <w:bCs/>
          <w:sz w:val="24"/>
          <w:szCs w:val="24"/>
        </w:rPr>
      </w:pPr>
      <w:r w:rsidRPr="00A06715">
        <w:rPr>
          <w:bCs/>
          <w:sz w:val="24"/>
          <w:szCs w:val="24"/>
        </w:rPr>
        <w:t xml:space="preserve">1.1. В статье 1 Основные характеристики бюджета МО </w:t>
      </w:r>
      <w:r w:rsidR="00945019">
        <w:rPr>
          <w:sz w:val="24"/>
          <w:szCs w:val="24"/>
        </w:rPr>
        <w:t>на 20</w:t>
      </w:r>
      <w:r w:rsidR="002C7E7A">
        <w:rPr>
          <w:sz w:val="24"/>
          <w:szCs w:val="24"/>
        </w:rPr>
        <w:t>2</w:t>
      </w:r>
      <w:r w:rsidR="005B5E15">
        <w:rPr>
          <w:sz w:val="24"/>
          <w:szCs w:val="24"/>
        </w:rPr>
        <w:t>2</w:t>
      </w:r>
      <w:r w:rsidR="0002791D" w:rsidRPr="0002791D">
        <w:rPr>
          <w:sz w:val="24"/>
          <w:szCs w:val="24"/>
        </w:rPr>
        <w:t xml:space="preserve"> год</w:t>
      </w:r>
      <w:r w:rsidRPr="00A06715">
        <w:rPr>
          <w:bCs/>
          <w:sz w:val="24"/>
          <w:szCs w:val="24"/>
        </w:rPr>
        <w:t>:</w:t>
      </w:r>
    </w:p>
    <w:p w:rsidR="006E00F2" w:rsidRPr="005B5E15" w:rsidRDefault="006E00F2" w:rsidP="006E00F2">
      <w:pPr>
        <w:widowControl w:val="0"/>
        <w:ind w:firstLine="567"/>
        <w:jc w:val="both"/>
        <w:rPr>
          <w:sz w:val="24"/>
          <w:szCs w:val="24"/>
        </w:rPr>
      </w:pPr>
      <w:r w:rsidRPr="005B5E15">
        <w:rPr>
          <w:sz w:val="24"/>
          <w:szCs w:val="24"/>
        </w:rPr>
        <w:t xml:space="preserve">1) общий объем доходов в сумме </w:t>
      </w:r>
      <w:r w:rsidR="00E96211">
        <w:rPr>
          <w:sz w:val="24"/>
          <w:szCs w:val="24"/>
        </w:rPr>
        <w:t>4121,00</w:t>
      </w:r>
      <w:r w:rsidR="000C2D0B">
        <w:rPr>
          <w:sz w:val="24"/>
          <w:szCs w:val="24"/>
        </w:rPr>
        <w:t xml:space="preserve"> </w:t>
      </w:r>
      <w:r w:rsidRPr="000C2D0B">
        <w:rPr>
          <w:sz w:val="24"/>
          <w:szCs w:val="24"/>
        </w:rPr>
        <w:t>тыс</w:t>
      </w:r>
      <w:r w:rsidRPr="005B5E15">
        <w:rPr>
          <w:sz w:val="24"/>
          <w:szCs w:val="24"/>
        </w:rPr>
        <w:t xml:space="preserve">. рублей, в том числе безвозмездные поступления, получаемых из других бюджетов – </w:t>
      </w:r>
      <w:r w:rsidR="005C41F6">
        <w:rPr>
          <w:sz w:val="24"/>
          <w:szCs w:val="24"/>
        </w:rPr>
        <w:t>2</w:t>
      </w:r>
      <w:r w:rsidR="00E96211">
        <w:rPr>
          <w:sz w:val="24"/>
          <w:szCs w:val="24"/>
        </w:rPr>
        <w:t>941,00</w:t>
      </w:r>
      <w:r w:rsidRPr="005B5E15">
        <w:rPr>
          <w:sz w:val="24"/>
          <w:szCs w:val="24"/>
        </w:rPr>
        <w:t xml:space="preserve"> тыс. рублей;</w:t>
      </w:r>
    </w:p>
    <w:p w:rsidR="006E00F2" w:rsidRPr="005B5E15" w:rsidRDefault="006E00F2" w:rsidP="006E00F2">
      <w:pPr>
        <w:widowControl w:val="0"/>
        <w:ind w:firstLine="567"/>
        <w:jc w:val="both"/>
        <w:rPr>
          <w:sz w:val="24"/>
          <w:szCs w:val="24"/>
        </w:rPr>
      </w:pPr>
      <w:r w:rsidRPr="005B5E15">
        <w:rPr>
          <w:sz w:val="24"/>
          <w:szCs w:val="24"/>
        </w:rPr>
        <w:t xml:space="preserve">2) общий объем расходов в сумме </w:t>
      </w:r>
      <w:r w:rsidR="00E96211">
        <w:rPr>
          <w:sz w:val="24"/>
          <w:szCs w:val="24"/>
        </w:rPr>
        <w:t>4121,00</w:t>
      </w:r>
      <w:r w:rsidRPr="005B5E15">
        <w:rPr>
          <w:sz w:val="24"/>
          <w:szCs w:val="24"/>
        </w:rPr>
        <w:t xml:space="preserve"> тыс. руб.;</w:t>
      </w:r>
    </w:p>
    <w:p w:rsidR="006E00F2" w:rsidRPr="005B5E15" w:rsidRDefault="006E00F2" w:rsidP="006E00F2">
      <w:pPr>
        <w:widowControl w:val="0"/>
        <w:ind w:firstLine="567"/>
        <w:jc w:val="both"/>
        <w:rPr>
          <w:sz w:val="24"/>
          <w:szCs w:val="24"/>
        </w:rPr>
      </w:pPr>
      <w:r w:rsidRPr="005B5E15">
        <w:rPr>
          <w:sz w:val="24"/>
          <w:szCs w:val="24"/>
        </w:rPr>
        <w:t>3) дефицит в сумме 0,00 тыс. руб.</w:t>
      </w:r>
    </w:p>
    <w:p w:rsidR="005B5E15" w:rsidRDefault="005B5E15" w:rsidP="005B5E1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изложить в следующей редакции:</w:t>
      </w:r>
    </w:p>
    <w:p w:rsidR="006E00F2" w:rsidRPr="006E00F2" w:rsidRDefault="005B5E15" w:rsidP="006E00F2">
      <w:pPr>
        <w:widowControl w:val="0"/>
        <w:ind w:firstLine="567"/>
        <w:jc w:val="both"/>
        <w:rPr>
          <w:sz w:val="24"/>
          <w:szCs w:val="24"/>
        </w:rPr>
      </w:pPr>
      <w:r w:rsidRPr="005B5E15">
        <w:rPr>
          <w:sz w:val="24"/>
          <w:szCs w:val="24"/>
        </w:rPr>
        <w:t xml:space="preserve">1) </w:t>
      </w:r>
      <w:r w:rsidR="006E00F2" w:rsidRPr="006E00F2">
        <w:rPr>
          <w:sz w:val="24"/>
          <w:szCs w:val="24"/>
        </w:rPr>
        <w:t xml:space="preserve">общий объем доходов в сумме </w:t>
      </w:r>
      <w:r w:rsidR="00BD16F6">
        <w:rPr>
          <w:sz w:val="24"/>
          <w:szCs w:val="24"/>
        </w:rPr>
        <w:t>4535,82</w:t>
      </w:r>
      <w:r w:rsidR="006E00F2" w:rsidRPr="006E00F2">
        <w:rPr>
          <w:sz w:val="24"/>
          <w:szCs w:val="24"/>
        </w:rPr>
        <w:t xml:space="preserve"> тыс. рублей, в том числе безвозмездные поступления, получаемых из других бюджетов – </w:t>
      </w:r>
      <w:r w:rsidR="004A135A">
        <w:rPr>
          <w:sz w:val="24"/>
          <w:szCs w:val="24"/>
        </w:rPr>
        <w:t>3475,77</w:t>
      </w:r>
      <w:r w:rsidR="006E00F2" w:rsidRPr="006E00F2">
        <w:rPr>
          <w:sz w:val="24"/>
          <w:szCs w:val="24"/>
        </w:rPr>
        <w:t xml:space="preserve"> тыс. рублей;</w:t>
      </w:r>
    </w:p>
    <w:p w:rsidR="005B5E15" w:rsidRPr="005B5E15" w:rsidRDefault="006E00F2" w:rsidP="006E00F2">
      <w:pPr>
        <w:widowControl w:val="0"/>
        <w:ind w:firstLine="567"/>
        <w:jc w:val="both"/>
        <w:rPr>
          <w:sz w:val="24"/>
          <w:szCs w:val="24"/>
        </w:rPr>
      </w:pPr>
      <w:r w:rsidRPr="006E00F2">
        <w:rPr>
          <w:sz w:val="24"/>
          <w:szCs w:val="24"/>
        </w:rPr>
        <w:t xml:space="preserve">2) общий объем расходов в сумме </w:t>
      </w:r>
      <w:r w:rsidR="00BD16F6">
        <w:rPr>
          <w:sz w:val="24"/>
          <w:szCs w:val="24"/>
        </w:rPr>
        <w:t>4810,03</w:t>
      </w:r>
      <w:r w:rsidRPr="006E00F2">
        <w:rPr>
          <w:sz w:val="24"/>
          <w:szCs w:val="24"/>
        </w:rPr>
        <w:t xml:space="preserve"> тыс. руб.</w:t>
      </w:r>
    </w:p>
    <w:p w:rsidR="005B5E15" w:rsidRPr="005B5E15" w:rsidRDefault="005B5E15" w:rsidP="005B5E15">
      <w:pPr>
        <w:widowControl w:val="0"/>
        <w:ind w:firstLine="567"/>
        <w:jc w:val="both"/>
        <w:rPr>
          <w:sz w:val="24"/>
          <w:szCs w:val="24"/>
        </w:rPr>
      </w:pPr>
      <w:r w:rsidRPr="005B5E15">
        <w:rPr>
          <w:sz w:val="24"/>
          <w:szCs w:val="24"/>
        </w:rPr>
        <w:t xml:space="preserve">3) </w:t>
      </w:r>
      <w:r w:rsidR="000C2D0B" w:rsidRPr="005B5E15">
        <w:rPr>
          <w:sz w:val="24"/>
          <w:szCs w:val="24"/>
        </w:rPr>
        <w:t xml:space="preserve">дефицит в сумме </w:t>
      </w:r>
      <w:r w:rsidR="00BD16F6">
        <w:rPr>
          <w:sz w:val="24"/>
          <w:szCs w:val="24"/>
        </w:rPr>
        <w:t>274,21</w:t>
      </w:r>
      <w:r w:rsidR="000C2D0B" w:rsidRPr="005B5E15">
        <w:rPr>
          <w:sz w:val="24"/>
          <w:szCs w:val="24"/>
        </w:rPr>
        <w:t xml:space="preserve"> тыс. руб.</w:t>
      </w:r>
    </w:p>
    <w:p w:rsidR="005B5E15" w:rsidRPr="005B5E15" w:rsidRDefault="005B5E15" w:rsidP="005B5E15">
      <w:pPr>
        <w:widowControl w:val="0"/>
        <w:ind w:firstLine="567"/>
        <w:jc w:val="both"/>
        <w:rPr>
          <w:sz w:val="24"/>
          <w:szCs w:val="24"/>
        </w:rPr>
      </w:pPr>
    </w:p>
    <w:p w:rsidR="004D6097" w:rsidRPr="00A06715" w:rsidRDefault="004D6097" w:rsidP="004D6097">
      <w:pPr>
        <w:jc w:val="both"/>
        <w:rPr>
          <w:bCs/>
          <w:sz w:val="24"/>
          <w:szCs w:val="24"/>
        </w:rPr>
      </w:pPr>
      <w:r w:rsidRPr="00A06715">
        <w:rPr>
          <w:bCs/>
          <w:sz w:val="24"/>
          <w:szCs w:val="24"/>
        </w:rPr>
        <w:t>2. Внести изменения в приложение 1 «Доходы бюджета МО «</w:t>
      </w:r>
      <w:r w:rsidR="00D06FCA">
        <w:rPr>
          <w:sz w:val="24"/>
          <w:szCs w:val="24"/>
        </w:rPr>
        <w:t>Сизобугорский</w:t>
      </w:r>
      <w:r w:rsidRPr="00A06715">
        <w:rPr>
          <w:b/>
          <w:sz w:val="24"/>
          <w:szCs w:val="24"/>
        </w:rPr>
        <w:t xml:space="preserve"> </w:t>
      </w:r>
      <w:r w:rsidRPr="00A06715">
        <w:rPr>
          <w:bCs/>
          <w:sz w:val="24"/>
          <w:szCs w:val="24"/>
        </w:rPr>
        <w:t xml:space="preserve">сельсовет» </w:t>
      </w:r>
      <w:r w:rsidR="002C7E7A">
        <w:rPr>
          <w:sz w:val="24"/>
          <w:szCs w:val="24"/>
        </w:rPr>
        <w:t>на 202</w:t>
      </w:r>
      <w:r w:rsidR="00E74FA2">
        <w:rPr>
          <w:sz w:val="24"/>
          <w:szCs w:val="24"/>
        </w:rPr>
        <w:t xml:space="preserve">2 год» </w:t>
      </w:r>
      <w:r w:rsidRPr="00A06715">
        <w:rPr>
          <w:bCs/>
          <w:sz w:val="24"/>
          <w:szCs w:val="24"/>
        </w:rPr>
        <w:t>к решению:</w:t>
      </w:r>
    </w:p>
    <w:tbl>
      <w:tblPr>
        <w:tblW w:w="10491" w:type="dxa"/>
        <w:tblInd w:w="-318" w:type="dxa"/>
        <w:tblLook w:val="04A0"/>
      </w:tblPr>
      <w:tblGrid>
        <w:gridCol w:w="3221"/>
        <w:gridCol w:w="3325"/>
        <w:gridCol w:w="1126"/>
        <w:gridCol w:w="1270"/>
        <w:gridCol w:w="1549"/>
      </w:tblGrid>
      <w:tr w:rsidR="000C2D0B" w:rsidTr="001A0621">
        <w:trPr>
          <w:trHeight w:val="615"/>
        </w:trPr>
        <w:tc>
          <w:tcPr>
            <w:tcW w:w="32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 показателя</w:t>
            </w:r>
          </w:p>
        </w:tc>
        <w:tc>
          <w:tcPr>
            <w:tcW w:w="33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Коды бюджетной классификации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Бюджет на 2022 г.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Поправки на 2022г.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Отклонение</w:t>
            </w:r>
          </w:p>
          <w:p w:rsidR="005C41F6" w:rsidRDefault="005C41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(+увеличение,</w:t>
            </w:r>
          </w:p>
          <w:p w:rsidR="005C41F6" w:rsidRDefault="005C41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-уменьшение)</w:t>
            </w:r>
          </w:p>
        </w:tc>
      </w:tr>
      <w:tr w:rsidR="00E84FD9" w:rsidTr="001A0621">
        <w:trPr>
          <w:trHeight w:val="33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ДОХОДОВ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4121,00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C411B1" w:rsidRDefault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4535,82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C411B1" w:rsidRDefault="00C411B1" w:rsidP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BD16F6">
              <w:rPr>
                <w:color w:val="000000"/>
              </w:rPr>
              <w:t>414,82</w:t>
            </w:r>
          </w:p>
        </w:tc>
      </w:tr>
      <w:tr w:rsidR="00E84FD9" w:rsidTr="001A0621">
        <w:trPr>
          <w:trHeight w:val="33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000 1 00 00000 00 0000 000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 w:rsidP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1180,00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C411B1" w:rsidRDefault="00BD16F6" w:rsidP="00857A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1057,05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C411B1" w:rsidRDefault="00C411B1" w:rsidP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D16F6">
              <w:rPr>
                <w:color w:val="000000"/>
              </w:rPr>
              <w:t>122,95</w:t>
            </w:r>
          </w:p>
        </w:tc>
      </w:tr>
      <w:tr w:rsidR="00E84FD9" w:rsidTr="001A0621">
        <w:trPr>
          <w:trHeight w:val="33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000 1 01 00000 00 0000 000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BD16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106,30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291F53" w:rsidRDefault="004A135A" w:rsidP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BD16F6">
              <w:rPr>
                <w:color w:val="000000"/>
              </w:rPr>
              <w:t>16,30</w:t>
            </w:r>
          </w:p>
        </w:tc>
      </w:tr>
      <w:tr w:rsidR="00E84FD9" w:rsidTr="001A0621">
        <w:trPr>
          <w:trHeight w:val="33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Налог на доходы физических лиц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000 1 01 02000 01 0000 000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BD16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106,30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291F53" w:rsidRDefault="004A135A" w:rsidP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BD16F6">
              <w:rPr>
                <w:color w:val="000000"/>
              </w:rPr>
              <w:t>16,30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000 1 01 02010 01 0000 110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291F53" w:rsidRDefault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291F53" w:rsidRDefault="004A135A" w:rsidP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BD16F6">
              <w:rPr>
                <w:color w:val="000000"/>
              </w:rPr>
              <w:t>11</w:t>
            </w:r>
            <w:r>
              <w:rPr>
                <w:color w:val="000000"/>
              </w:rPr>
              <w:t>,00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000 1 01 02020 01 0000 110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BD16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BD16F6" w:rsidRDefault="00BD16F6" w:rsidP="00BD16F6">
            <w:pPr>
              <w:jc w:val="center"/>
              <w:rPr>
                <w:color w:val="000000"/>
              </w:rPr>
            </w:pPr>
            <w:r w:rsidRPr="00BD16F6">
              <w:rPr>
                <w:color w:val="000000"/>
              </w:rPr>
              <w:t>+</w:t>
            </w:r>
            <w:r>
              <w:rPr>
                <w:color w:val="000000"/>
              </w:rPr>
              <w:t>0,40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000 1 01 02030 01 0000 110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BD16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291F53" w:rsidRDefault="00BD16F6" w:rsidP="00291F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+4,90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000 1 05 00000 00 0000 000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4A135A" w:rsidP="00BA0A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</w:t>
            </w:r>
            <w:r w:rsidR="00BA0A57">
              <w:rPr>
                <w:color w:val="000000"/>
              </w:rPr>
              <w:t>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4A135A" w:rsidP="00BA0A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BA0A57">
              <w:rPr>
                <w:color w:val="000000"/>
              </w:rPr>
              <w:t>33,80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000 1 05 03000 01 0000 110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BD16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4A135A" w:rsidP="00BD16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BD16F6">
              <w:rPr>
                <w:color w:val="000000"/>
              </w:rPr>
              <w:t>33,80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000 1 05 03010 01 0000 110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4A135A" w:rsidP="00BA0A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</w:t>
            </w:r>
            <w:r w:rsidR="00BA0A57">
              <w:rPr>
                <w:color w:val="000000"/>
              </w:rPr>
              <w:t>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4A135A" w:rsidP="00BD16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BD16F6">
              <w:rPr>
                <w:color w:val="000000"/>
              </w:rPr>
              <w:t>33,80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800</w:t>
            </w:r>
            <w:r w:rsidR="005C41F6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291F53" w:rsidRDefault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944,55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291F53" w:rsidRDefault="004A135A" w:rsidP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BD16F6">
              <w:rPr>
                <w:color w:val="000000"/>
              </w:rPr>
              <w:t>144,55</w:t>
            </w:r>
          </w:p>
        </w:tc>
      </w:tr>
      <w:tr w:rsidR="001C5DFE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C5DFE" w:rsidRDefault="001C5D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C5DFE" w:rsidRDefault="001C5D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000 1 06 01000 00 0000 110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C5DFE" w:rsidRDefault="001C5D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C5DFE" w:rsidRPr="00291F53" w:rsidRDefault="00BD16F6" w:rsidP="001C5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C5DFE" w:rsidRPr="00291F53" w:rsidRDefault="001C5DFE" w:rsidP="00BD16F6">
            <w:pPr>
              <w:jc w:val="center"/>
              <w:rPr>
                <w:color w:val="000000"/>
              </w:rPr>
            </w:pPr>
            <w:r w:rsidRPr="00291F53">
              <w:rPr>
                <w:color w:val="000000"/>
              </w:rPr>
              <w:t>+</w:t>
            </w:r>
            <w:r w:rsidR="00BD16F6">
              <w:rPr>
                <w:color w:val="000000"/>
              </w:rPr>
              <w:t>367,15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000 1 06 01030 10 0000 110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5C41F6" w:rsidP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E84FD9">
              <w:rPr>
                <w:color w:val="000000"/>
              </w:rPr>
              <w:t>00,00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291F53" w:rsidRDefault="00BD16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291F53" w:rsidRDefault="00291F53" w:rsidP="00BD16F6">
            <w:pPr>
              <w:jc w:val="center"/>
              <w:rPr>
                <w:color w:val="000000"/>
              </w:rPr>
            </w:pPr>
            <w:r w:rsidRPr="00291F53">
              <w:rPr>
                <w:color w:val="000000"/>
              </w:rPr>
              <w:t>+</w:t>
            </w:r>
            <w:r w:rsidR="00BD16F6">
              <w:rPr>
                <w:color w:val="000000"/>
              </w:rPr>
              <w:t>367,15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000 1 06 06000 00 0000 110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 w:rsidP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</w:t>
            </w:r>
            <w:r w:rsidR="005C41F6">
              <w:rPr>
                <w:color w:val="000000"/>
              </w:rPr>
              <w:t>,</w:t>
            </w:r>
            <w:r w:rsidR="00E84FD9">
              <w:rPr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E71883" w:rsidRDefault="00BD16F6" w:rsidP="001C5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E71883" w:rsidRDefault="00E71883" w:rsidP="001C5DFE">
            <w:pPr>
              <w:jc w:val="center"/>
              <w:rPr>
                <w:color w:val="000000"/>
              </w:rPr>
            </w:pPr>
            <w:r w:rsidRPr="00E71883">
              <w:rPr>
                <w:color w:val="000000"/>
              </w:rPr>
              <w:t>-1</w:t>
            </w:r>
            <w:r w:rsidR="001C5DFE">
              <w:rPr>
                <w:color w:val="000000"/>
              </w:rPr>
              <w:t>1</w:t>
            </w:r>
            <w:r w:rsidRPr="00E71883">
              <w:rPr>
                <w:color w:val="000000"/>
              </w:rPr>
              <w:t>5,00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000 1 06 06030 00 0000 110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  <w:r w:rsidR="005C41F6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E71883" w:rsidRDefault="00E71883" w:rsidP="00E96211">
            <w:pPr>
              <w:jc w:val="center"/>
              <w:rPr>
                <w:color w:val="000000"/>
              </w:rPr>
            </w:pPr>
            <w:r w:rsidRPr="00E71883">
              <w:rPr>
                <w:color w:val="000000"/>
              </w:rPr>
              <w:t>-</w:t>
            </w:r>
            <w:r w:rsidR="00E96211">
              <w:rPr>
                <w:color w:val="000000"/>
              </w:rPr>
              <w:t>200</w:t>
            </w:r>
            <w:r w:rsidRPr="00E71883">
              <w:rPr>
                <w:color w:val="000000"/>
              </w:rPr>
              <w:t>,00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000 1 06 06033 10 0000 110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  <w:r w:rsidR="00E84FD9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E71883" w:rsidRDefault="00E962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71883" w:rsidP="00E96211">
            <w:pPr>
              <w:jc w:val="center"/>
              <w:rPr>
                <w:color w:val="000000"/>
                <w:sz w:val="24"/>
                <w:szCs w:val="24"/>
              </w:rPr>
            </w:pPr>
            <w:r w:rsidRPr="00E71883">
              <w:rPr>
                <w:color w:val="000000"/>
              </w:rPr>
              <w:t>-</w:t>
            </w:r>
            <w:r w:rsidR="00E96211">
              <w:rPr>
                <w:color w:val="000000"/>
              </w:rPr>
              <w:t>200</w:t>
            </w:r>
            <w:r w:rsidRPr="00E71883">
              <w:rPr>
                <w:color w:val="000000"/>
              </w:rPr>
              <w:t>,00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000 1 06 06040 00 0000 110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 w:rsidP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400</w:t>
            </w:r>
            <w:r w:rsidR="00E84FD9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E71883" w:rsidRDefault="00BD16F6" w:rsidP="001C5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E71883" w:rsidRDefault="00E71883" w:rsidP="00BD16F6">
            <w:pPr>
              <w:jc w:val="center"/>
              <w:rPr>
                <w:color w:val="000000"/>
              </w:rPr>
            </w:pPr>
            <w:r w:rsidRPr="00E71883">
              <w:rPr>
                <w:color w:val="000000"/>
              </w:rPr>
              <w:t>-</w:t>
            </w:r>
            <w:r w:rsidR="00BD16F6">
              <w:rPr>
                <w:color w:val="000000"/>
              </w:rPr>
              <w:t>22,60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000 1 06 06043 10 0000 110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 w:rsidP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400</w:t>
            </w:r>
            <w:r w:rsidR="00E84FD9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E71883" w:rsidRDefault="00BD16F6" w:rsidP="001C5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Pr="00E71883" w:rsidRDefault="00E71883" w:rsidP="00BD16F6">
            <w:pPr>
              <w:jc w:val="center"/>
              <w:rPr>
                <w:color w:val="000000"/>
              </w:rPr>
            </w:pPr>
            <w:r w:rsidRPr="00E71883">
              <w:rPr>
                <w:color w:val="000000"/>
              </w:rPr>
              <w:t>-</w:t>
            </w:r>
            <w:r w:rsidR="00BD16F6">
              <w:rPr>
                <w:color w:val="000000"/>
              </w:rPr>
              <w:t>22,60</w:t>
            </w:r>
          </w:p>
        </w:tc>
      </w:tr>
      <w:tr w:rsidR="000F3BA0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0F3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 от сдачи в аренду имущества находящегося в оперативном управлении органов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0F3BA0" w:rsidP="000F3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E962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E962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E962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F3BA0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0F3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 от сдачи в аренду имущества находящегося в оперативном управлении органов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0F3BA0" w:rsidP="000F3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000 1 11 05035 10 0000 120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E962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E962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3BA0" w:rsidRDefault="00E962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E84FD9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84F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000 1 13 00000 00 0000 000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  <w:r w:rsidR="005C41F6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4FD9" w:rsidRDefault="00E93D1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E96211">
              <w:rPr>
                <w:color w:val="000000"/>
              </w:rPr>
              <w:t>200</w:t>
            </w:r>
            <w:r>
              <w:rPr>
                <w:color w:val="000000"/>
              </w:rPr>
              <w:t>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718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3D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000 1 13 01000 00 0000 130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  <w:r w:rsidR="001A0621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E96211">
              <w:rPr>
                <w:color w:val="000000"/>
              </w:rPr>
              <w:t>200</w:t>
            </w:r>
            <w:r>
              <w:rPr>
                <w:color w:val="000000"/>
              </w:rPr>
              <w:t>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0F3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д</w:t>
            </w:r>
            <w:r w:rsidR="001A0621">
              <w:rPr>
                <w:color w:val="000000"/>
                <w:sz w:val="22"/>
                <w:szCs w:val="22"/>
              </w:rPr>
              <w:t>оходы от оказания платных услуг (работ)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3D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000 1 13 01990 00 0000 130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  <w:r w:rsidR="001A0621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E96211">
              <w:rPr>
                <w:color w:val="000000"/>
              </w:rPr>
              <w:t>200</w:t>
            </w:r>
            <w:r>
              <w:rPr>
                <w:color w:val="000000"/>
              </w:rPr>
              <w:t>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0F3BA0" w:rsidP="000F3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3D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000 1 13 01955 10 0000 130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  <w:r w:rsidR="001A0621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E96211">
              <w:rPr>
                <w:color w:val="000000"/>
              </w:rPr>
              <w:t>200</w:t>
            </w:r>
            <w:r>
              <w:rPr>
                <w:color w:val="000000"/>
              </w:rPr>
              <w:t>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000 1 16 00000 00 0000 000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  <w:r w:rsidR="001A0621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1A0621">
              <w:rPr>
                <w:color w:val="000000"/>
              </w:rPr>
              <w:t>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E96211">
              <w:rPr>
                <w:color w:val="000000"/>
              </w:rPr>
              <w:t>47</w:t>
            </w:r>
            <w:r>
              <w:rPr>
                <w:color w:val="000000"/>
              </w:rPr>
              <w:t>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000 1 16 90000 00 0000 140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  <w:r w:rsidR="001A0621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1A0621">
              <w:rPr>
                <w:color w:val="000000"/>
              </w:rPr>
              <w:t>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E96211">
              <w:rPr>
                <w:color w:val="000000"/>
              </w:rPr>
              <w:t>47</w:t>
            </w:r>
            <w:r>
              <w:rPr>
                <w:color w:val="000000"/>
              </w:rPr>
              <w:t>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000 1 16 90050 10 0000 140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  <w:r w:rsidR="001A0621"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 w:rsidP="005C41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1A0621">
              <w:rPr>
                <w:color w:val="000000"/>
              </w:rPr>
              <w:t>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E96211">
              <w:rPr>
                <w:color w:val="000000"/>
              </w:rPr>
              <w:t>47</w:t>
            </w:r>
            <w:r>
              <w:rPr>
                <w:color w:val="000000"/>
              </w:rPr>
              <w:t>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000 2 00 00000 00 0000 000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2941,00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Pr="00E93D11" w:rsidRDefault="00E9621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3475,77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Pr="00E93D11" w:rsidRDefault="001A0621" w:rsidP="00E96211">
            <w:pPr>
              <w:jc w:val="center"/>
              <w:rPr>
                <w:color w:val="000000"/>
              </w:rPr>
            </w:pPr>
            <w:r w:rsidRPr="00E93D11">
              <w:rPr>
                <w:color w:val="000000"/>
              </w:rPr>
              <w:t>+</w:t>
            </w:r>
            <w:r w:rsidR="00E96211">
              <w:rPr>
                <w:color w:val="000000"/>
              </w:rPr>
              <w:t>534,77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0002 02 00000 00 0000 000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Pr="00E96211" w:rsidRDefault="00E96211">
            <w:pPr>
              <w:jc w:val="center"/>
              <w:rPr>
                <w:color w:val="000000"/>
              </w:rPr>
            </w:pPr>
            <w:r w:rsidRPr="00E96211">
              <w:rPr>
                <w:color w:val="000000"/>
              </w:rPr>
              <w:t>2941,00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Pr="00E93D11" w:rsidRDefault="00E96211" w:rsidP="00E962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3475,77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 w:rsidRPr="00E93D11">
              <w:rPr>
                <w:color w:val="000000"/>
              </w:rPr>
              <w:t>+</w:t>
            </w:r>
            <w:r w:rsidR="00E96211">
              <w:rPr>
                <w:color w:val="000000"/>
              </w:rPr>
              <w:t>534,77</w:t>
            </w:r>
          </w:p>
        </w:tc>
      </w:tr>
      <w:tr w:rsidR="00E96211" w:rsidTr="000B0E82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96211" w:rsidRDefault="00E962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96211" w:rsidRDefault="00E962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000 2 02 15000 00 0000 150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9621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2703,00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E96211" w:rsidRDefault="00E96211">
            <w:pPr>
              <w:rPr>
                <w:color w:val="000000"/>
              </w:rPr>
            </w:pPr>
          </w:p>
          <w:p w:rsidR="00E96211" w:rsidRDefault="00E96211">
            <w:pPr>
              <w:rPr>
                <w:color w:val="000000"/>
              </w:rPr>
            </w:pPr>
          </w:p>
          <w:p w:rsidR="00E96211" w:rsidRDefault="00E96211">
            <w:pPr>
              <w:rPr>
                <w:color w:val="000000"/>
              </w:rPr>
            </w:pPr>
          </w:p>
          <w:p w:rsidR="00E96211" w:rsidRDefault="00E96211">
            <w:r w:rsidRPr="00F23D8B">
              <w:rPr>
                <w:color w:val="000000"/>
              </w:rPr>
              <w:t>2703,00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9621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E96211" w:rsidTr="000B0E82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96211" w:rsidRDefault="00E962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96211" w:rsidRDefault="00E962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000 2 02 15001 10 0000 150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9621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2703,00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E96211" w:rsidRDefault="00E96211">
            <w:pPr>
              <w:rPr>
                <w:color w:val="000000"/>
              </w:rPr>
            </w:pPr>
          </w:p>
          <w:p w:rsidR="00E96211" w:rsidRDefault="00E96211">
            <w:pPr>
              <w:rPr>
                <w:color w:val="000000"/>
              </w:rPr>
            </w:pPr>
          </w:p>
          <w:p w:rsidR="00E96211" w:rsidRDefault="00E96211">
            <w:pPr>
              <w:rPr>
                <w:color w:val="000000"/>
              </w:rPr>
            </w:pPr>
          </w:p>
          <w:p w:rsidR="00E96211" w:rsidRDefault="00E96211">
            <w:r w:rsidRPr="00F23D8B">
              <w:rPr>
                <w:color w:val="000000"/>
              </w:rPr>
              <w:t>2703,00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96211" w:rsidRDefault="00E96211" w:rsidP="00E93D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000 2 02 15001 10 0000 150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2703,00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2703,00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1A0621" w:rsidTr="001A0621">
        <w:trPr>
          <w:trHeight w:val="109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000 2 02 35000 00 0000 150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7E28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7E28CC">
              <w:rPr>
                <w:color w:val="000000"/>
              </w:rPr>
              <w:t>38</w:t>
            </w:r>
            <w:r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255,90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7E28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+1</w:t>
            </w:r>
            <w:r w:rsidR="007E28CC">
              <w:rPr>
                <w:color w:val="000000"/>
              </w:rPr>
              <w:t>7</w:t>
            </w:r>
            <w:r>
              <w:rPr>
                <w:color w:val="000000"/>
              </w:rPr>
              <w:t>,90</w:t>
            </w:r>
          </w:p>
        </w:tc>
      </w:tr>
      <w:tr w:rsidR="001A0621" w:rsidTr="001A0621">
        <w:trPr>
          <w:trHeight w:val="117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000 2 02 35118 10 0000 150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7E28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7E28CC">
              <w:rPr>
                <w:color w:val="000000"/>
              </w:rPr>
              <w:t>38</w:t>
            </w:r>
            <w:r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255,90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7E28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+1</w:t>
            </w:r>
            <w:r w:rsidR="007E28CC">
              <w:rPr>
                <w:color w:val="000000"/>
              </w:rPr>
              <w:t>7</w:t>
            </w:r>
            <w:r>
              <w:rPr>
                <w:color w:val="000000"/>
              </w:rPr>
              <w:t>,90</w:t>
            </w:r>
          </w:p>
        </w:tc>
      </w:tr>
      <w:tr w:rsidR="001A0621" w:rsidTr="001A0621">
        <w:trPr>
          <w:trHeight w:val="130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000 2 02 35118 10 0000 150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7E28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7E28CC">
              <w:rPr>
                <w:color w:val="000000"/>
              </w:rPr>
              <w:t>38</w:t>
            </w:r>
            <w:r>
              <w:rPr>
                <w:color w:val="000000"/>
              </w:rPr>
              <w:t>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255,90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7E28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+1</w:t>
            </w:r>
            <w:r w:rsidR="007E28CC">
              <w:rPr>
                <w:color w:val="000000"/>
              </w:rPr>
              <w:t>7</w:t>
            </w:r>
            <w:r>
              <w:rPr>
                <w:color w:val="000000"/>
              </w:rPr>
              <w:t>,90</w:t>
            </w:r>
          </w:p>
        </w:tc>
      </w:tr>
      <w:tr w:rsidR="001A0621" w:rsidTr="001A0621">
        <w:trPr>
          <w:trHeight w:val="120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000 2 02 25555 10 0000 150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1A0621" w:rsidTr="001A0621">
        <w:trPr>
          <w:trHeight w:val="120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000 2 02 40000 00 0000 150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Pr="00D90236" w:rsidRDefault="00E962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516,87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+</w:t>
            </w:r>
            <w:r w:rsidR="00E96211">
              <w:rPr>
                <w:color w:val="000000"/>
              </w:rPr>
              <w:t>516,87</w:t>
            </w:r>
          </w:p>
        </w:tc>
      </w:tr>
      <w:tr w:rsidR="001A0621" w:rsidTr="001A0621">
        <w:trPr>
          <w:trHeight w:val="120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000 2 02 49999 00 0000 150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516,87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+</w:t>
            </w:r>
            <w:r w:rsidR="00E96211">
              <w:rPr>
                <w:color w:val="000000"/>
              </w:rPr>
              <w:t>516,87</w:t>
            </w:r>
          </w:p>
        </w:tc>
      </w:tr>
      <w:tr w:rsidR="001A0621" w:rsidTr="001A0621">
        <w:trPr>
          <w:trHeight w:val="1200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000 2 02 49999 10 0000 150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E96211" w:rsidP="00E93D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516,87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 w:rsidP="00E96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+</w:t>
            </w:r>
            <w:r w:rsidR="00E96211">
              <w:rPr>
                <w:color w:val="000000"/>
              </w:rPr>
              <w:t>516,87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000 2 07 00000 00 0000 000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000 2 07 05000 10 0000 150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1A0621" w:rsidTr="001A0621">
        <w:trPr>
          <w:trHeight w:val="825"/>
        </w:trPr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000 2 07 05030 10 0000 150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A0621" w:rsidRDefault="001A06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</w:tbl>
    <w:p w:rsidR="004D6097" w:rsidRPr="00A06715" w:rsidRDefault="004D6097" w:rsidP="00F74041">
      <w:pPr>
        <w:widowControl w:val="0"/>
        <w:jc w:val="both"/>
        <w:rPr>
          <w:bCs/>
          <w:sz w:val="24"/>
          <w:szCs w:val="24"/>
        </w:rPr>
      </w:pPr>
    </w:p>
    <w:p w:rsidR="00E74FA2" w:rsidRPr="00A06715" w:rsidRDefault="00E74FA2" w:rsidP="00E74FA2">
      <w:pPr>
        <w:jc w:val="both"/>
        <w:rPr>
          <w:bCs/>
          <w:sz w:val="24"/>
          <w:szCs w:val="24"/>
        </w:rPr>
      </w:pPr>
    </w:p>
    <w:p w:rsidR="00387D14" w:rsidRPr="00A06715" w:rsidRDefault="003F37F6" w:rsidP="00F74041">
      <w:pPr>
        <w:widowControl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E74FA2">
        <w:rPr>
          <w:bCs/>
          <w:sz w:val="24"/>
          <w:szCs w:val="24"/>
        </w:rPr>
        <w:t>.</w:t>
      </w:r>
      <w:r w:rsidR="00387D14" w:rsidRPr="00A06715">
        <w:rPr>
          <w:bCs/>
          <w:sz w:val="24"/>
          <w:szCs w:val="24"/>
        </w:rPr>
        <w:t xml:space="preserve">Внести изменения в приложение 2 «Источники внутреннего финансирования дефицита </w:t>
      </w:r>
      <w:r w:rsidR="00C51874" w:rsidRPr="00A06715">
        <w:rPr>
          <w:bCs/>
          <w:sz w:val="24"/>
          <w:szCs w:val="24"/>
        </w:rPr>
        <w:t xml:space="preserve">собственного </w:t>
      </w:r>
      <w:r w:rsidR="00387D14" w:rsidRPr="00A06715">
        <w:rPr>
          <w:bCs/>
          <w:sz w:val="24"/>
          <w:szCs w:val="24"/>
        </w:rPr>
        <w:t xml:space="preserve">бюджета МО </w:t>
      </w:r>
      <w:r w:rsidR="00C51874" w:rsidRPr="00A06715">
        <w:rPr>
          <w:bCs/>
          <w:sz w:val="24"/>
          <w:szCs w:val="24"/>
        </w:rPr>
        <w:t>«</w:t>
      </w:r>
      <w:r w:rsidR="00D06FCA">
        <w:rPr>
          <w:sz w:val="24"/>
          <w:szCs w:val="24"/>
        </w:rPr>
        <w:t>Сизобугорский</w:t>
      </w:r>
      <w:r w:rsidR="00FD1757" w:rsidRPr="00A06715">
        <w:rPr>
          <w:b/>
          <w:sz w:val="24"/>
          <w:szCs w:val="24"/>
        </w:rPr>
        <w:t xml:space="preserve"> </w:t>
      </w:r>
      <w:r w:rsidR="00C51874" w:rsidRPr="00A06715">
        <w:rPr>
          <w:bCs/>
          <w:sz w:val="24"/>
          <w:szCs w:val="24"/>
        </w:rPr>
        <w:t xml:space="preserve">сельсовет» </w:t>
      </w:r>
      <w:r w:rsidR="002C7E7A">
        <w:rPr>
          <w:sz w:val="24"/>
          <w:szCs w:val="24"/>
        </w:rPr>
        <w:t>на 202</w:t>
      </w:r>
      <w:r w:rsidR="00E74FA2">
        <w:rPr>
          <w:sz w:val="24"/>
          <w:szCs w:val="24"/>
        </w:rPr>
        <w:t>2</w:t>
      </w:r>
      <w:r w:rsidR="002C7E7A">
        <w:rPr>
          <w:sz w:val="24"/>
          <w:szCs w:val="24"/>
        </w:rPr>
        <w:t xml:space="preserve"> год</w:t>
      </w:r>
      <w:r w:rsidR="005A3CA7" w:rsidRPr="00A06715">
        <w:rPr>
          <w:bCs/>
          <w:sz w:val="24"/>
          <w:szCs w:val="24"/>
        </w:rPr>
        <w:t>»</w:t>
      </w:r>
      <w:r w:rsidR="00C51874" w:rsidRPr="00A06715">
        <w:rPr>
          <w:bCs/>
          <w:sz w:val="24"/>
          <w:szCs w:val="24"/>
        </w:rPr>
        <w:t xml:space="preserve"> к решению:</w:t>
      </w:r>
    </w:p>
    <w:tbl>
      <w:tblPr>
        <w:tblW w:w="9240" w:type="dxa"/>
        <w:tblInd w:w="93" w:type="dxa"/>
        <w:tblLook w:val="04A0"/>
      </w:tblPr>
      <w:tblGrid>
        <w:gridCol w:w="3460"/>
        <w:gridCol w:w="3460"/>
        <w:gridCol w:w="2320"/>
      </w:tblGrid>
      <w:tr w:rsidR="000C2D0B" w:rsidTr="000C2D0B">
        <w:trPr>
          <w:trHeight w:val="990"/>
        </w:trPr>
        <w:tc>
          <w:tcPr>
            <w:tcW w:w="3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3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группы, подгруппы, статьи, вида,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2022</w:t>
            </w:r>
          </w:p>
        </w:tc>
      </w:tr>
      <w:tr w:rsidR="000C2D0B" w:rsidTr="000C2D0B">
        <w:trPr>
          <w:trHeight w:val="31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показателей</w:t>
            </w:r>
          </w:p>
        </w:tc>
        <w:tc>
          <w:tcPr>
            <w:tcW w:w="3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</w:p>
        </w:tc>
        <w:tc>
          <w:tcPr>
            <w:tcW w:w="2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</w:p>
        </w:tc>
      </w:tr>
      <w:tr w:rsidR="000C2D0B" w:rsidTr="000C2D0B">
        <w:trPr>
          <w:trHeight w:val="84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ИСТОЧНИКИ ВНУТРЕННЕГО ФИНАНСИРОВАНИЯ ДЕФИЦИТОВ БЮДЖЕТОВ 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81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01 02 00 00 00 0000 000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82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01 02 00 00 00 0000 700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115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01 02 00 00 10 0000 710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97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Погашение  кредитов, представленных кредитными организациями в валюте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01 02 00 00 00 0000 800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130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01 02 00 00 10 0000 810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97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 от других бюджетов бюджетной системы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01 03 00 00 00 0000 000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112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01 03 01 00 00 0000 700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141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01 03 01 00 10 0000 710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133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01 03 01 00 00 0000 800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130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01 03 01 00 10 0000 810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54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C2D0B" w:rsidTr="000C2D0B">
        <w:trPr>
          <w:trHeight w:val="54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Увеличение  остатков средств бюджетов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 w:rsidP="00BD16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  <w:r w:rsidR="00BD16F6">
              <w:rPr>
                <w:b/>
                <w:bCs/>
                <w:color w:val="000000"/>
              </w:rPr>
              <w:t>4535,82</w:t>
            </w:r>
          </w:p>
        </w:tc>
      </w:tr>
      <w:tr w:rsidR="000C2D0B" w:rsidTr="000C2D0B">
        <w:trPr>
          <w:trHeight w:val="79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01 05 02 01 10 0000 510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 w:rsidP="00BD16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  <w:r w:rsidR="00BD16F6">
              <w:rPr>
                <w:b/>
                <w:bCs/>
                <w:color w:val="000000"/>
              </w:rPr>
              <w:t>4535,82</w:t>
            </w:r>
          </w:p>
        </w:tc>
      </w:tr>
      <w:tr w:rsidR="000C2D0B" w:rsidTr="000C2D0B">
        <w:trPr>
          <w:trHeight w:val="54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Уменьшение  остатков средств бюджетов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01 05 00 00 00 0000 600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BD16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4810,03</w:t>
            </w:r>
          </w:p>
        </w:tc>
      </w:tr>
      <w:tr w:rsidR="000C2D0B" w:rsidTr="000C2D0B">
        <w:trPr>
          <w:trHeight w:val="795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Уменьшение   прочих остатков денежных средств бюджетов сельских поселений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01 05 02 01 10 0000 610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Default="00BD16F6" w:rsidP="00BD16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4810,03</w:t>
            </w:r>
          </w:p>
        </w:tc>
      </w:tr>
    </w:tbl>
    <w:p w:rsidR="00C46A72" w:rsidRPr="00A06715" w:rsidRDefault="000C2D0B" w:rsidP="000C2D0B">
      <w:pPr>
        <w:widowControl w:val="0"/>
        <w:tabs>
          <w:tab w:val="left" w:pos="735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="003E785E" w:rsidRDefault="00397653" w:rsidP="00F84CDC">
      <w:pPr>
        <w:widowControl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1E67E8" w:rsidRPr="00A06715">
        <w:rPr>
          <w:bCs/>
          <w:sz w:val="24"/>
          <w:szCs w:val="24"/>
        </w:rPr>
        <w:t xml:space="preserve">. </w:t>
      </w:r>
      <w:r w:rsidR="004A3FC3" w:rsidRPr="00A06715">
        <w:rPr>
          <w:bCs/>
          <w:sz w:val="24"/>
          <w:szCs w:val="24"/>
        </w:rPr>
        <w:t xml:space="preserve">Внести изменения в приложение </w:t>
      </w:r>
      <w:r>
        <w:rPr>
          <w:bCs/>
          <w:sz w:val="24"/>
          <w:szCs w:val="24"/>
        </w:rPr>
        <w:t>3</w:t>
      </w:r>
      <w:r w:rsidR="004A3FC3" w:rsidRPr="00A06715">
        <w:rPr>
          <w:bCs/>
          <w:sz w:val="24"/>
          <w:szCs w:val="24"/>
        </w:rPr>
        <w:t xml:space="preserve"> «Расходы бюджета МО «</w:t>
      </w:r>
      <w:r w:rsidR="00D06FCA">
        <w:rPr>
          <w:sz w:val="24"/>
          <w:szCs w:val="24"/>
        </w:rPr>
        <w:t>Сизобугорский</w:t>
      </w:r>
      <w:r w:rsidR="00FD1757" w:rsidRPr="00A06715">
        <w:rPr>
          <w:b/>
          <w:sz w:val="24"/>
          <w:szCs w:val="24"/>
        </w:rPr>
        <w:t xml:space="preserve"> </w:t>
      </w:r>
      <w:r w:rsidR="004A3FC3" w:rsidRPr="00A06715">
        <w:rPr>
          <w:bCs/>
          <w:sz w:val="24"/>
          <w:szCs w:val="24"/>
        </w:rPr>
        <w:t>сельсовет»</w:t>
      </w:r>
      <w:r w:rsidR="00C51874" w:rsidRPr="00A06715">
        <w:rPr>
          <w:bCs/>
          <w:sz w:val="24"/>
          <w:szCs w:val="24"/>
        </w:rPr>
        <w:t xml:space="preserve"> </w:t>
      </w:r>
      <w:r w:rsidR="002C7E7A">
        <w:rPr>
          <w:sz w:val="24"/>
          <w:szCs w:val="24"/>
        </w:rPr>
        <w:t>на 202</w:t>
      </w:r>
      <w:r>
        <w:rPr>
          <w:sz w:val="24"/>
          <w:szCs w:val="24"/>
        </w:rPr>
        <w:t>2</w:t>
      </w:r>
      <w:r w:rsidR="002C7E7A">
        <w:rPr>
          <w:sz w:val="24"/>
          <w:szCs w:val="24"/>
        </w:rPr>
        <w:t xml:space="preserve"> го</w:t>
      </w:r>
      <w:r>
        <w:rPr>
          <w:sz w:val="24"/>
          <w:szCs w:val="24"/>
        </w:rPr>
        <w:t xml:space="preserve">д </w:t>
      </w:r>
      <w:r w:rsidR="00C51874" w:rsidRPr="00A06715">
        <w:rPr>
          <w:bCs/>
          <w:sz w:val="24"/>
          <w:szCs w:val="24"/>
        </w:rPr>
        <w:t>по разделам и подразделам, целевым статьям и группам видов расходов классификации расходов бюджета</w:t>
      </w:r>
      <w:r w:rsidR="004A3FC3" w:rsidRPr="00A06715">
        <w:rPr>
          <w:bCs/>
          <w:sz w:val="24"/>
          <w:szCs w:val="24"/>
        </w:rPr>
        <w:t>» к решению</w:t>
      </w:r>
      <w:r w:rsidR="00C51874" w:rsidRPr="00A06715">
        <w:rPr>
          <w:bCs/>
          <w:sz w:val="24"/>
          <w:szCs w:val="24"/>
        </w:rPr>
        <w:t>:</w:t>
      </w:r>
    </w:p>
    <w:p w:rsidR="00066835" w:rsidRPr="00A06715" w:rsidRDefault="00066835" w:rsidP="00F84CDC">
      <w:pPr>
        <w:widowControl w:val="0"/>
        <w:jc w:val="both"/>
        <w:rPr>
          <w:bCs/>
          <w:sz w:val="24"/>
          <w:szCs w:val="24"/>
        </w:rPr>
      </w:pPr>
    </w:p>
    <w:tbl>
      <w:tblPr>
        <w:tblW w:w="11746" w:type="dxa"/>
        <w:tblInd w:w="93" w:type="dxa"/>
        <w:tblLayout w:type="fixed"/>
        <w:tblLook w:val="04A0"/>
      </w:tblPr>
      <w:tblGrid>
        <w:gridCol w:w="2525"/>
        <w:gridCol w:w="539"/>
        <w:gridCol w:w="416"/>
        <w:gridCol w:w="1355"/>
        <w:gridCol w:w="850"/>
        <w:gridCol w:w="993"/>
        <w:gridCol w:w="1134"/>
        <w:gridCol w:w="992"/>
        <w:gridCol w:w="958"/>
        <w:gridCol w:w="992"/>
        <w:gridCol w:w="992"/>
      </w:tblGrid>
      <w:tr w:rsidR="000C2D0B" w:rsidRPr="000C2D0B" w:rsidTr="00874367">
        <w:trPr>
          <w:gridAfter w:val="2"/>
          <w:wAfter w:w="1984" w:type="dxa"/>
          <w:trHeight w:val="2145"/>
        </w:trPr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2D0B" w:rsidRPr="000C2D0B" w:rsidRDefault="000C2D0B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0C2D0B" w:rsidRPr="000C2D0B" w:rsidRDefault="000C2D0B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Код  раздела</w:t>
            </w: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textDirection w:val="btLr"/>
            <w:vAlign w:val="bottom"/>
            <w:hideMark/>
          </w:tcPr>
          <w:p w:rsidR="000C2D0B" w:rsidRPr="000C2D0B" w:rsidRDefault="000C2D0B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Код подраздела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0C2D0B" w:rsidRPr="000C2D0B" w:rsidRDefault="000C2D0B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Код целевой статьи расходов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0C2D0B" w:rsidRPr="000C2D0B" w:rsidRDefault="000C2D0B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Код группы видов расходов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Pr="000C2D0B" w:rsidRDefault="000C2D0B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Уточнение бюджета на 2022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Pr="000C2D0B" w:rsidRDefault="000C2D0B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Утвержденный бюджет на 2022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Pr="000C2D0B" w:rsidRDefault="000C2D0B" w:rsidP="00C411B1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Бюджетные ассигнования по росписи на 01.12.202</w:t>
            </w:r>
            <w:r w:rsidR="00C411B1">
              <w:rPr>
                <w:b/>
                <w:bCs/>
                <w:color w:val="000000"/>
              </w:rPr>
              <w:t>2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C2D0B" w:rsidRPr="000C2D0B" w:rsidRDefault="000C2D0B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Отклонение</w:t>
            </w:r>
          </w:p>
        </w:tc>
      </w:tr>
      <w:tr w:rsidR="001C5DFE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Default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4810,03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Default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4121,00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Default="00196D3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4598,43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Default="004B45C0" w:rsidP="004C37E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</w:t>
            </w:r>
            <w:r w:rsidR="004C37EA">
              <w:rPr>
                <w:b/>
                <w:bCs/>
                <w:color w:val="000000"/>
              </w:rPr>
              <w:t>689,03</w:t>
            </w:r>
          </w:p>
        </w:tc>
      </w:tr>
      <w:tr w:rsidR="001C5DFE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FE" w:rsidRDefault="0087436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3339,69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FE" w:rsidRDefault="0087436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2477,14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DFE" w:rsidRDefault="00196D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2708,29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Default="004B45C0" w:rsidP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</w:t>
            </w:r>
            <w:r w:rsidR="00874367">
              <w:rPr>
                <w:b/>
                <w:bCs/>
                <w:color w:val="000000"/>
              </w:rPr>
              <w:t>862,55</w:t>
            </w:r>
          </w:p>
        </w:tc>
      </w:tr>
      <w:tr w:rsidR="001C5DFE" w:rsidRPr="00C819DF" w:rsidTr="00874367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C5DFE" w:rsidRPr="000C2D0B" w:rsidRDefault="001C5DFE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Pr="000C2D0B" w:rsidRDefault="001C5DFE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Default="004C37E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Default="001C5DF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Default="004A13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5DFE" w:rsidRDefault="004C37EA" w:rsidP="001C5DF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+183,40</w:t>
            </w:r>
          </w:p>
        </w:tc>
      </w:tr>
      <w:tr w:rsidR="00874367" w:rsidRPr="00C819DF" w:rsidTr="00874367">
        <w:trPr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содержание высшего должностного лица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1C5DF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1C5DF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1C5DF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+183,40</w:t>
            </w:r>
          </w:p>
        </w:tc>
        <w:tc>
          <w:tcPr>
            <w:tcW w:w="992" w:type="dxa"/>
            <w:vAlign w:val="bottom"/>
          </w:tcPr>
          <w:p w:rsidR="00874367" w:rsidRDefault="00874367" w:rsidP="00BB1A9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74367" w:rsidRDefault="00874367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4598,43</w:t>
            </w:r>
          </w:p>
        </w:tc>
      </w:tr>
      <w:tr w:rsidR="00874367" w:rsidRPr="00C819DF" w:rsidTr="00874367">
        <w:trPr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1C5DF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1C5DF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1C5DF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BB1A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+183,40</w:t>
            </w:r>
          </w:p>
        </w:tc>
        <w:tc>
          <w:tcPr>
            <w:tcW w:w="992" w:type="dxa"/>
            <w:vAlign w:val="bottom"/>
          </w:tcPr>
          <w:p w:rsidR="00874367" w:rsidRDefault="00874367" w:rsidP="00BB1A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874367" w:rsidRDefault="00874367" w:rsidP="00BB1A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2708,29</w:t>
            </w:r>
          </w:p>
        </w:tc>
      </w:tr>
      <w:tr w:rsidR="00874367" w:rsidRPr="000C2D0B" w:rsidTr="00874367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4A13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4A13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4A13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10,38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874367" w:rsidRPr="000C2D0B" w:rsidTr="00874367">
        <w:trPr>
          <w:gridAfter w:val="2"/>
          <w:wAfter w:w="1984" w:type="dxa"/>
          <w:trHeight w:val="130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 xml:space="preserve">Расходы на обеспечение функций контрольной-счетной палаты в рамках муниципальной программы </w:t>
            </w:r>
            <w:r w:rsidRPr="000C2D0B">
              <w:rPr>
                <w:color w:val="000000"/>
              </w:rPr>
              <w:lastRenderedPageBreak/>
              <w:t>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lastRenderedPageBreak/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4A13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4A13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4A13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4A13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4A13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4A13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BB1A90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-5,00</w:t>
            </w:r>
          </w:p>
        </w:tc>
      </w:tr>
      <w:tr w:rsidR="00874367" w:rsidRPr="000C2D0B" w:rsidTr="00874367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Резервный фонд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BB1A90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Социальное обеспечение и иные выплаты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BB1A90" w:rsidP="00A33B7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2162,27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4C37E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+684,15</w:t>
            </w:r>
          </w:p>
        </w:tc>
      </w:tr>
      <w:tr w:rsidR="00874367" w:rsidRPr="000C2D0B" w:rsidTr="00874367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обеспечение функций аппарата управления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2162,27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B44FDB" w:rsidRDefault="00874367" w:rsidP="004C37EA">
            <w:pPr>
              <w:jc w:val="right"/>
              <w:rPr>
                <w:bCs/>
                <w:color w:val="000000"/>
              </w:rPr>
            </w:pPr>
            <w:r w:rsidRPr="00B44FDB">
              <w:rPr>
                <w:bCs/>
                <w:color w:val="000000"/>
              </w:rPr>
              <w:t>+</w:t>
            </w:r>
            <w:r>
              <w:rPr>
                <w:bCs/>
                <w:color w:val="000000"/>
              </w:rPr>
              <w:t>684,15</w:t>
            </w:r>
          </w:p>
        </w:tc>
      </w:tr>
      <w:tr w:rsidR="00874367" w:rsidRPr="000C2D0B" w:rsidTr="00874367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B44FDB" w:rsidRDefault="00874367" w:rsidP="004C37EA">
            <w:pPr>
              <w:jc w:val="right"/>
              <w:rPr>
                <w:bCs/>
                <w:color w:val="000000"/>
              </w:rPr>
            </w:pPr>
            <w:r w:rsidRPr="00B44FDB">
              <w:rPr>
                <w:bCs/>
                <w:color w:val="000000"/>
              </w:rPr>
              <w:t>+</w:t>
            </w:r>
            <w:r>
              <w:rPr>
                <w:bCs/>
                <w:color w:val="000000"/>
              </w:rPr>
              <w:t>99,26</w:t>
            </w:r>
          </w:p>
        </w:tc>
      </w:tr>
      <w:tr w:rsidR="00874367" w:rsidRPr="000C2D0B" w:rsidTr="00874367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932,87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4C37E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</w:t>
            </w:r>
            <w:r>
              <w:rPr>
                <w:bCs/>
                <w:color w:val="000000"/>
              </w:rPr>
              <w:t>240,96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74,40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701AA7" w:rsidRDefault="00874367" w:rsidP="004C37E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+78,20</w:t>
            </w:r>
          </w:p>
        </w:tc>
      </w:tr>
      <w:tr w:rsidR="00874367" w:rsidRPr="000C2D0B" w:rsidTr="00874367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обеспечение функций  отдела по исполнению бюджетов муниципальных образований Володарского района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r w:rsidRPr="009153EB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r w:rsidRPr="009153EB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r w:rsidRPr="009153EB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r w:rsidRPr="009153EB">
              <w:rPr>
                <w:color w:val="000000"/>
              </w:rPr>
              <w:t>0,00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r w:rsidRPr="009153EB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r w:rsidRPr="009153EB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r w:rsidRPr="009153EB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874367" w:rsidRDefault="00874367">
            <w:pPr>
              <w:rPr>
                <w:color w:val="000000"/>
              </w:rPr>
            </w:pPr>
          </w:p>
          <w:p w:rsidR="00874367" w:rsidRDefault="00874367">
            <w:r w:rsidRPr="009153EB">
              <w:rPr>
                <w:color w:val="000000"/>
              </w:rPr>
              <w:t>0,00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7E28CC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38</w:t>
            </w:r>
            <w:r w:rsidRPr="000C2D0B">
              <w:rPr>
                <w:b/>
                <w:bCs/>
                <w:color w:val="00000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7E28C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+17,90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238</w:t>
            </w:r>
            <w:r w:rsidRPr="000C2D0B">
              <w:rPr>
                <w:b/>
                <w:bCs/>
                <w:color w:val="00000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7E28C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+17,90</w:t>
            </w:r>
          </w:p>
        </w:tc>
      </w:tr>
      <w:tr w:rsidR="00874367" w:rsidRPr="000C2D0B" w:rsidTr="00874367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комиссариаты, в рамках муниципальной программы "Первичный воинский учет"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8160051180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7E28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7E28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+17,90</w:t>
            </w:r>
          </w:p>
        </w:tc>
      </w:tr>
      <w:tr w:rsidR="00874367" w:rsidRPr="000C2D0B" w:rsidTr="00874367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8160051180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F82A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231,76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+24,14</w:t>
            </w:r>
          </w:p>
        </w:tc>
      </w:tr>
      <w:tr w:rsidR="00874367" w:rsidRPr="000C2D0B" w:rsidTr="00874367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8160051180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10,24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7E28CC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6,24</w:t>
            </w:r>
          </w:p>
        </w:tc>
      </w:tr>
      <w:tr w:rsidR="00874367" w:rsidRPr="000C2D0B" w:rsidTr="00874367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F82A0C">
            <w:pPr>
              <w:rPr>
                <w:color w:val="000000"/>
              </w:rPr>
            </w:pPr>
            <w:r w:rsidRPr="000C2D0B">
              <w:rPr>
                <w:color w:val="000000"/>
              </w:rPr>
              <w:t>Муниципальная программа "</w:t>
            </w:r>
            <w:r>
              <w:rPr>
                <w:color w:val="000000"/>
              </w:rPr>
              <w:t xml:space="preserve">Безопасность на территории </w:t>
            </w:r>
            <w:r w:rsidRPr="000C2D0B">
              <w:rPr>
                <w:color w:val="000000"/>
              </w:rPr>
              <w:t>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F82A0C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F82A0C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C722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F82A0C" w:rsidRDefault="00BB1A90" w:rsidP="000C2D0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-5,00</w:t>
            </w:r>
          </w:p>
        </w:tc>
      </w:tr>
      <w:tr w:rsidR="00874367" w:rsidRPr="000C2D0B" w:rsidTr="00874367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F82A0C">
            <w:pPr>
              <w:rPr>
                <w:color w:val="000000"/>
              </w:rPr>
            </w:pPr>
            <w:r w:rsidRPr="000C2D0B">
              <w:rPr>
                <w:color w:val="000000"/>
              </w:rPr>
              <w:t>Муниципальная программа "</w:t>
            </w:r>
            <w:r>
              <w:rPr>
                <w:color w:val="000000"/>
              </w:rPr>
              <w:t>Безопасность на территории МО</w:t>
            </w:r>
            <w:r w:rsidRPr="000C2D0B">
              <w:rPr>
                <w:color w:val="000000"/>
              </w:rPr>
              <w:t xml:space="preserve">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F82A0C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F82A0C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2600026000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F82A0C" w:rsidRDefault="00BB1A90" w:rsidP="000C2D0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-5,00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F82A0C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F82A0C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2600026000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F82A0C" w:rsidRDefault="00BB1A90" w:rsidP="000C2D0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-5,00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545,98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-163,96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545,98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-163,96</w:t>
            </w:r>
          </w:p>
        </w:tc>
      </w:tr>
      <w:tr w:rsidR="00874367" w:rsidRPr="000C2D0B" w:rsidTr="00874367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Благоустройство территории поселения в рамках муниципальной программы "Муниципальное хозяйство"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92605F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23</w:t>
            </w: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00230</w:t>
            </w: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-163,96</w:t>
            </w:r>
          </w:p>
        </w:tc>
      </w:tr>
      <w:tr w:rsidR="00874367" w:rsidRPr="000C2D0B" w:rsidTr="00874367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C2D0B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lastRenderedPageBreak/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92605F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23</w:t>
            </w: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00230</w:t>
            </w: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9C7C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-225,70</w:t>
            </w:r>
          </w:p>
        </w:tc>
      </w:tr>
      <w:tr w:rsidR="00874367" w:rsidRPr="000C2D0B" w:rsidTr="00874367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92605F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</w:t>
            </w:r>
            <w:r>
              <w:rPr>
                <w:color w:val="000000"/>
              </w:rPr>
              <w:t>3</w:t>
            </w:r>
            <w:r w:rsidRPr="000C2D0B">
              <w:rPr>
                <w:color w:val="000000"/>
              </w:rPr>
              <w:t>0002</w:t>
            </w:r>
            <w:r>
              <w:rPr>
                <w:color w:val="000000"/>
              </w:rPr>
              <w:t>3</w:t>
            </w:r>
            <w:r w:rsidRPr="000C2D0B">
              <w:rPr>
                <w:color w:val="00000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8743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123,26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+61,74</w:t>
            </w:r>
          </w:p>
        </w:tc>
      </w:tr>
      <w:tr w:rsidR="00874367" w:rsidRPr="000C2D0B" w:rsidTr="00874367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Формирование современной городской среды в рамках основного мероприятия по реализации регионального проекта/"Формирование комфортной городской среды"в рамках национального проекта"Жилье и городская среда"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874367" w:rsidRPr="000C2D0B" w:rsidTr="00874367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25ZF255550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89496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F82A0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+20,58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t>Содержание работников культуры в рамках муниципальной программы «Развитие культуры на территории МО «</w:t>
            </w:r>
            <w:r>
              <w:rPr>
                <w:bCs/>
                <w:color w:val="000000"/>
              </w:rPr>
              <w:t>Сизобугорский</w:t>
            </w:r>
            <w:r w:rsidRPr="00C97827">
              <w:rPr>
                <w:bCs/>
                <w:color w:val="000000"/>
              </w:rPr>
              <w:t xml:space="preserve"> сельсовет»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89496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F82A0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170,72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8743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+20,58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rPr>
                <w:bCs/>
                <w:color w:val="000000"/>
              </w:rPr>
            </w:pPr>
            <w:r w:rsidRPr="000C2D0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89496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F82A0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170,72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8743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+20,58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F82A0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190,34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+54,01</w:t>
            </w: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 xml:space="preserve">Пенсионное обеспечение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172,34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+36,01</w:t>
            </w:r>
          </w:p>
        </w:tc>
      </w:tr>
      <w:tr w:rsidR="00874367" w:rsidRPr="000C2D0B" w:rsidTr="00874367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0C2D0B">
              <w:rPr>
                <w:color w:val="000000"/>
              </w:rPr>
              <w:t>униципальная пенсия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172,34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+36,01</w:t>
            </w:r>
          </w:p>
        </w:tc>
      </w:tr>
      <w:tr w:rsidR="00874367" w:rsidRPr="000C2D0B" w:rsidTr="00874367">
        <w:trPr>
          <w:gridAfter w:val="2"/>
          <w:wAfter w:w="1984" w:type="dxa"/>
          <w:trHeight w:val="540"/>
        </w:trPr>
        <w:tc>
          <w:tcPr>
            <w:tcW w:w="2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  <w:r w:rsidRPr="000C2D0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172,34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+36,01</w:t>
            </w:r>
          </w:p>
        </w:tc>
      </w:tr>
      <w:tr w:rsidR="00874367" w:rsidRPr="000C2D0B" w:rsidTr="00874367">
        <w:trPr>
          <w:gridAfter w:val="2"/>
          <w:wAfter w:w="1984" w:type="dxa"/>
          <w:trHeight w:val="540"/>
        </w:trPr>
        <w:tc>
          <w:tcPr>
            <w:tcW w:w="2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74367" w:rsidRPr="000C2D0B" w:rsidTr="00874367">
        <w:trPr>
          <w:gridAfter w:val="2"/>
          <w:wAfter w:w="1984" w:type="dxa"/>
          <w:trHeight w:val="8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74367" w:rsidRPr="000C2D0B" w:rsidTr="00874367">
        <w:trPr>
          <w:gridAfter w:val="2"/>
          <w:wAfter w:w="1984" w:type="dxa"/>
          <w:trHeight w:val="345"/>
        </w:trPr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0C2D0B">
            <w:pPr>
              <w:rPr>
                <w:color w:val="0000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74367" w:rsidRPr="000C2D0B" w:rsidTr="00874367">
        <w:trPr>
          <w:gridAfter w:val="2"/>
          <w:wAfter w:w="1984" w:type="dxa"/>
          <w:trHeight w:val="540"/>
        </w:trPr>
        <w:tc>
          <w:tcPr>
            <w:tcW w:w="2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92605F">
            <w:pPr>
              <w:rPr>
                <w:color w:val="000000"/>
              </w:rPr>
            </w:pPr>
            <w:r w:rsidRPr="000C2D0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0C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2600026000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0C2D0B" w:rsidRDefault="00874367" w:rsidP="00F8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F82A0C" w:rsidRDefault="00874367" w:rsidP="00C7222C">
            <w:pPr>
              <w:jc w:val="right"/>
              <w:rPr>
                <w:bCs/>
                <w:color w:val="000000"/>
              </w:rPr>
            </w:pPr>
            <w:r w:rsidRPr="00F82A0C">
              <w:rPr>
                <w:bCs/>
                <w:color w:val="000000"/>
              </w:rPr>
              <w:t>+</w:t>
            </w:r>
            <w:r>
              <w:rPr>
                <w:bCs/>
                <w:color w:val="000000"/>
              </w:rPr>
              <w:t>18</w:t>
            </w:r>
            <w:r w:rsidRPr="00F82A0C">
              <w:rPr>
                <w:bCs/>
                <w:color w:val="000000"/>
              </w:rPr>
              <w:t>,00</w:t>
            </w:r>
          </w:p>
        </w:tc>
      </w:tr>
      <w:tr w:rsidR="00874367" w:rsidRPr="000C2D0B" w:rsidTr="00874367">
        <w:trPr>
          <w:gridAfter w:val="2"/>
          <w:wAfter w:w="1984" w:type="dxa"/>
          <w:trHeight w:val="21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92605F">
            <w:pPr>
              <w:rPr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F82A0C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F82A0C" w:rsidRDefault="00874367" w:rsidP="000C2D0B">
            <w:pPr>
              <w:jc w:val="right"/>
              <w:rPr>
                <w:bCs/>
                <w:color w:val="000000"/>
              </w:rPr>
            </w:pPr>
          </w:p>
        </w:tc>
      </w:tr>
      <w:tr w:rsidR="00874367" w:rsidRPr="000C2D0B" w:rsidTr="00874367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92605F" w:rsidRDefault="00874367" w:rsidP="0092605F">
            <w:pPr>
              <w:rPr>
                <w:b/>
                <w:color w:val="000000"/>
              </w:rPr>
            </w:pPr>
            <w:r w:rsidRPr="0092605F">
              <w:rPr>
                <w:b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F82A0C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F82A0C" w:rsidRDefault="00874367" w:rsidP="000C2D0B">
            <w:pPr>
              <w:jc w:val="right"/>
              <w:rPr>
                <w:bCs/>
                <w:color w:val="000000"/>
              </w:rPr>
            </w:pPr>
          </w:p>
        </w:tc>
      </w:tr>
      <w:tr w:rsidR="00874367" w:rsidRPr="000C2D0B" w:rsidTr="00874367">
        <w:trPr>
          <w:gridAfter w:val="2"/>
          <w:wAfter w:w="1984" w:type="dxa"/>
          <w:trHeight w:val="458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92605F" w:rsidRDefault="00874367" w:rsidP="0092605F">
            <w:pPr>
              <w:rPr>
                <w:b/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/>
                <w:color w:val="000000"/>
              </w:rPr>
            </w:pPr>
            <w:r w:rsidRPr="00C97827">
              <w:rPr>
                <w:b/>
                <w:color w:val="000000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/>
                <w:color w:val="000000"/>
              </w:rPr>
            </w:pPr>
            <w:r w:rsidRPr="00C97827">
              <w:rPr>
                <w:b/>
                <w:color w:val="000000"/>
              </w:rPr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F82A0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0C2D0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88,56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C97827" w:rsidRDefault="00874367" w:rsidP="008743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-97,05</w:t>
            </w:r>
          </w:p>
        </w:tc>
      </w:tr>
      <w:tr w:rsidR="00874367" w:rsidRPr="000C2D0B" w:rsidTr="00874367">
        <w:trPr>
          <w:gridAfter w:val="2"/>
          <w:wAfter w:w="1984" w:type="dxa"/>
          <w:trHeight w:val="435"/>
        </w:trPr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C97827">
            <w:pPr>
              <w:rPr>
                <w:color w:val="000000"/>
              </w:rPr>
            </w:pPr>
            <w:r>
              <w:rPr>
                <w:color w:val="000000"/>
              </w:rPr>
              <w:t>Развитие физической культуры и массового спорта в рамках муниципальной программы «Развитие физической культуры и массового спорта на территории МО «Сизобугорский сельсовет»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2500025000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F82A0C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F82A0C" w:rsidRDefault="00874367" w:rsidP="000C2D0B">
            <w:pPr>
              <w:jc w:val="right"/>
              <w:rPr>
                <w:bCs/>
                <w:color w:val="000000"/>
              </w:rPr>
            </w:pPr>
          </w:p>
        </w:tc>
      </w:tr>
      <w:tr w:rsidR="00874367" w:rsidRPr="000C2D0B" w:rsidTr="00874367">
        <w:trPr>
          <w:gridAfter w:val="2"/>
          <w:wAfter w:w="1984" w:type="dxa"/>
          <w:trHeight w:val="435"/>
        </w:trPr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74367" w:rsidRPr="000C2D0B" w:rsidRDefault="00874367" w:rsidP="00737466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2500025000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F82A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Default="00874367" w:rsidP="000C2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74367" w:rsidRPr="00F82A0C" w:rsidRDefault="00874367" w:rsidP="008743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-97,05</w:t>
            </w:r>
          </w:p>
        </w:tc>
      </w:tr>
    </w:tbl>
    <w:p w:rsidR="002A5EEA" w:rsidRPr="00A06715" w:rsidRDefault="002A5EEA" w:rsidP="000803E3">
      <w:pPr>
        <w:widowControl w:val="0"/>
        <w:rPr>
          <w:bCs/>
          <w:sz w:val="24"/>
          <w:szCs w:val="24"/>
        </w:rPr>
      </w:pPr>
    </w:p>
    <w:p w:rsidR="006B23B1" w:rsidRPr="00175540" w:rsidRDefault="003F37F6" w:rsidP="006B23B1">
      <w:pPr>
        <w:widowControl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397653" w:rsidRPr="00175540">
        <w:rPr>
          <w:bCs/>
          <w:sz w:val="24"/>
          <w:szCs w:val="24"/>
        </w:rPr>
        <w:t xml:space="preserve">. </w:t>
      </w:r>
      <w:r w:rsidR="004A3FC3" w:rsidRPr="00175540">
        <w:rPr>
          <w:bCs/>
          <w:sz w:val="24"/>
          <w:szCs w:val="24"/>
        </w:rPr>
        <w:t xml:space="preserve">Внести изменение в приложение </w:t>
      </w:r>
      <w:r w:rsidR="00397653" w:rsidRPr="00175540">
        <w:rPr>
          <w:bCs/>
          <w:sz w:val="24"/>
          <w:szCs w:val="24"/>
        </w:rPr>
        <w:t>4</w:t>
      </w:r>
      <w:r w:rsidR="004A3FC3" w:rsidRPr="00175540">
        <w:rPr>
          <w:bCs/>
          <w:sz w:val="24"/>
          <w:szCs w:val="24"/>
        </w:rPr>
        <w:t xml:space="preserve"> </w:t>
      </w:r>
      <w:r w:rsidR="006B23B1" w:rsidRPr="00175540">
        <w:rPr>
          <w:bCs/>
          <w:sz w:val="24"/>
          <w:szCs w:val="24"/>
        </w:rPr>
        <w:t>«В</w:t>
      </w:r>
      <w:r w:rsidR="004A3FC3" w:rsidRPr="00175540">
        <w:rPr>
          <w:bCs/>
          <w:sz w:val="24"/>
          <w:szCs w:val="24"/>
        </w:rPr>
        <w:t>едомственная структура расходов бюджета</w:t>
      </w:r>
    </w:p>
    <w:p w:rsidR="004A3FC3" w:rsidRDefault="00C51874" w:rsidP="00C51874">
      <w:pPr>
        <w:widowControl w:val="0"/>
        <w:rPr>
          <w:bCs/>
          <w:sz w:val="24"/>
          <w:szCs w:val="24"/>
        </w:rPr>
      </w:pPr>
      <w:r w:rsidRPr="00175540">
        <w:rPr>
          <w:bCs/>
          <w:sz w:val="24"/>
          <w:szCs w:val="24"/>
        </w:rPr>
        <w:t>МО «</w:t>
      </w:r>
      <w:r w:rsidR="00D06FCA">
        <w:rPr>
          <w:sz w:val="24"/>
          <w:szCs w:val="24"/>
        </w:rPr>
        <w:t>Сизобугорский</w:t>
      </w:r>
      <w:r w:rsidR="00FD1757" w:rsidRPr="00175540">
        <w:rPr>
          <w:b/>
          <w:sz w:val="24"/>
          <w:szCs w:val="24"/>
        </w:rPr>
        <w:t xml:space="preserve"> </w:t>
      </w:r>
      <w:r w:rsidRPr="00175540">
        <w:rPr>
          <w:bCs/>
          <w:sz w:val="24"/>
          <w:szCs w:val="24"/>
        </w:rPr>
        <w:t>сельсовет»</w:t>
      </w:r>
      <w:r w:rsidR="000A2906" w:rsidRPr="00175540">
        <w:rPr>
          <w:bCs/>
          <w:sz w:val="24"/>
          <w:szCs w:val="24"/>
        </w:rPr>
        <w:t xml:space="preserve"> </w:t>
      </w:r>
      <w:r w:rsidR="002C7E7A" w:rsidRPr="00175540">
        <w:rPr>
          <w:sz w:val="24"/>
          <w:szCs w:val="24"/>
        </w:rPr>
        <w:t>на 202</w:t>
      </w:r>
      <w:r w:rsidR="00397653" w:rsidRPr="00175540">
        <w:rPr>
          <w:sz w:val="24"/>
          <w:szCs w:val="24"/>
        </w:rPr>
        <w:t>2</w:t>
      </w:r>
      <w:r w:rsidR="002C7E7A" w:rsidRPr="00175540">
        <w:rPr>
          <w:sz w:val="24"/>
          <w:szCs w:val="24"/>
        </w:rPr>
        <w:t xml:space="preserve"> год </w:t>
      </w:r>
      <w:r w:rsidRPr="00175540">
        <w:rPr>
          <w:bCs/>
          <w:sz w:val="24"/>
          <w:szCs w:val="24"/>
        </w:rPr>
        <w:t>к решению:</w:t>
      </w:r>
    </w:p>
    <w:tbl>
      <w:tblPr>
        <w:tblW w:w="11746" w:type="dxa"/>
        <w:tblInd w:w="93" w:type="dxa"/>
        <w:tblLayout w:type="fixed"/>
        <w:tblLook w:val="04A0"/>
      </w:tblPr>
      <w:tblGrid>
        <w:gridCol w:w="2525"/>
        <w:gridCol w:w="539"/>
        <w:gridCol w:w="416"/>
        <w:gridCol w:w="1355"/>
        <w:gridCol w:w="850"/>
        <w:gridCol w:w="993"/>
        <w:gridCol w:w="1134"/>
        <w:gridCol w:w="992"/>
        <w:gridCol w:w="958"/>
        <w:gridCol w:w="992"/>
        <w:gridCol w:w="992"/>
      </w:tblGrid>
      <w:tr w:rsidR="00E45EDF" w:rsidRPr="000C2D0B" w:rsidTr="00BB1A90">
        <w:trPr>
          <w:gridAfter w:val="2"/>
          <w:wAfter w:w="1984" w:type="dxa"/>
          <w:trHeight w:val="2145"/>
        </w:trPr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Код  раздела</w:t>
            </w: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textDirection w:val="btLr"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Код подраздела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Код целевой статьи расходов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Код группы видов расходов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Уточнение бюджета на 2022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Утвержденный бюджет на 2022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Бюджетные ассигнования по росписи на 01.12.202</w:t>
            </w: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Отклонение</w:t>
            </w: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4810,03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4121,00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4598,43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+689,03</w:t>
            </w: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3339,69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2477,14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2708,29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+862,55</w:t>
            </w:r>
          </w:p>
        </w:tc>
      </w:tr>
      <w:tr w:rsidR="00BB1A90" w:rsidRPr="00C819DF" w:rsidTr="00BB1A90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+183,40</w:t>
            </w:r>
          </w:p>
        </w:tc>
      </w:tr>
      <w:tr w:rsidR="00BB1A90" w:rsidRPr="00C819DF" w:rsidTr="00BB1A90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содержание высшего должностного лица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+183,40</w:t>
            </w:r>
          </w:p>
        </w:tc>
      </w:tr>
      <w:tr w:rsidR="00BB1A90" w:rsidRPr="00C819DF" w:rsidTr="00BB1A90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+183,40</w:t>
            </w:r>
          </w:p>
        </w:tc>
      </w:tr>
      <w:tr w:rsidR="00BB1A90" w:rsidRPr="000C2D0B" w:rsidTr="00BB1A90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10,38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E45EDF" w:rsidRPr="000C2D0B" w:rsidTr="00BB1A90">
        <w:trPr>
          <w:gridAfter w:val="2"/>
          <w:wAfter w:w="1984" w:type="dxa"/>
          <w:trHeight w:val="130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5EDF" w:rsidRPr="000C2D0B" w:rsidRDefault="00E45EDF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обеспечение функций контрольной-счетной палаты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E45EDF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5EDF" w:rsidRPr="000C2D0B" w:rsidRDefault="00E45EDF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10,38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E45EDF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5EDF" w:rsidRPr="000C2D0B" w:rsidRDefault="00E45EDF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-5,00</w:t>
            </w:r>
          </w:p>
        </w:tc>
      </w:tr>
      <w:tr w:rsidR="00E45EDF" w:rsidRPr="000C2D0B" w:rsidTr="00BB1A90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5EDF" w:rsidRPr="000C2D0B" w:rsidRDefault="00E45EDF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Резервный фонд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-5,00</w:t>
            </w:r>
          </w:p>
        </w:tc>
      </w:tr>
      <w:tr w:rsidR="00E45EDF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5EDF" w:rsidRPr="000C2D0B" w:rsidRDefault="00E45EDF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Социальное обеспечение и иные выплаты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E45EDF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45EDF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-5,00</w:t>
            </w: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2162,27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+684,15</w:t>
            </w:r>
          </w:p>
        </w:tc>
      </w:tr>
      <w:tr w:rsidR="00BB1A90" w:rsidRPr="000C2D0B" w:rsidTr="00BB1A90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обеспечение функций аппарата управления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2162,27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B44FDB" w:rsidRDefault="00BB1A90" w:rsidP="00BB1A90">
            <w:pPr>
              <w:jc w:val="right"/>
              <w:rPr>
                <w:bCs/>
                <w:color w:val="000000"/>
              </w:rPr>
            </w:pPr>
            <w:r w:rsidRPr="00B44FDB">
              <w:rPr>
                <w:bCs/>
                <w:color w:val="000000"/>
              </w:rPr>
              <w:t>+</w:t>
            </w:r>
            <w:r>
              <w:rPr>
                <w:bCs/>
                <w:color w:val="000000"/>
              </w:rPr>
              <w:t>684,15</w:t>
            </w:r>
          </w:p>
        </w:tc>
      </w:tr>
      <w:tr w:rsidR="00BB1A90" w:rsidRPr="000C2D0B" w:rsidTr="00BB1A90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C2D0B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lastRenderedPageBreak/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B44FDB" w:rsidRDefault="00BB1A90" w:rsidP="00BB1A90">
            <w:pPr>
              <w:jc w:val="right"/>
              <w:rPr>
                <w:bCs/>
                <w:color w:val="000000"/>
              </w:rPr>
            </w:pPr>
            <w:r w:rsidRPr="00B44FDB">
              <w:rPr>
                <w:bCs/>
                <w:color w:val="000000"/>
              </w:rPr>
              <w:t>+</w:t>
            </w:r>
            <w:r>
              <w:rPr>
                <w:bCs/>
                <w:color w:val="000000"/>
              </w:rPr>
              <w:t>99,26</w:t>
            </w:r>
          </w:p>
        </w:tc>
      </w:tr>
      <w:tr w:rsidR="00BB1A90" w:rsidRPr="000C2D0B" w:rsidTr="00BB1A90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932,87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</w:t>
            </w:r>
            <w:r>
              <w:rPr>
                <w:bCs/>
                <w:color w:val="000000"/>
              </w:rPr>
              <w:t>240,96</w:t>
            </w: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2010020010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74,40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701AA7" w:rsidRDefault="00BB1A90" w:rsidP="00BB1A9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+78,20</w:t>
            </w:r>
          </w:p>
        </w:tc>
      </w:tr>
      <w:tr w:rsidR="00BB1A90" w:rsidRPr="000C2D0B" w:rsidTr="00BB1A90">
        <w:trPr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обеспечение функций  отдела по исполнению бюджетов муниципальных образований Володарского района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r w:rsidRPr="009153EB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r w:rsidRPr="009153EB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r w:rsidRPr="009153EB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pPr>
              <w:rPr>
                <w:color w:val="000000"/>
              </w:rPr>
            </w:pPr>
          </w:p>
          <w:p w:rsidR="00BB1A90" w:rsidRDefault="00BB1A90" w:rsidP="00BB1A90">
            <w:r w:rsidRPr="009153EB">
              <w:rPr>
                <w:color w:val="000000"/>
              </w:rPr>
              <w:t>0,00</w:t>
            </w:r>
          </w:p>
        </w:tc>
        <w:tc>
          <w:tcPr>
            <w:tcW w:w="992" w:type="dxa"/>
            <w:vAlign w:val="bottom"/>
          </w:tcPr>
          <w:p w:rsidR="00BB1A90" w:rsidRDefault="00BB1A90" w:rsidP="00BB1A9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BB1A90" w:rsidRDefault="00BB1A90" w:rsidP="00BB1A90">
            <w:pPr>
              <w:jc w:val="right"/>
              <w:rPr>
                <w:color w:val="000000"/>
              </w:rPr>
            </w:pP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B1A90" w:rsidRDefault="00BB1A90" w:rsidP="000B0E82">
            <w:pPr>
              <w:rPr>
                <w:color w:val="000000"/>
              </w:rPr>
            </w:pPr>
          </w:p>
          <w:p w:rsidR="00BB1A90" w:rsidRDefault="00BB1A90" w:rsidP="000B0E82">
            <w:r w:rsidRPr="009153EB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B1A90" w:rsidRDefault="00BB1A90" w:rsidP="000B0E82">
            <w:pPr>
              <w:rPr>
                <w:color w:val="000000"/>
              </w:rPr>
            </w:pPr>
          </w:p>
          <w:p w:rsidR="00BB1A90" w:rsidRDefault="00BB1A90" w:rsidP="000B0E82">
            <w:r w:rsidRPr="009153EB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B1A90" w:rsidRDefault="00BB1A90" w:rsidP="000B0E82">
            <w:pPr>
              <w:rPr>
                <w:color w:val="000000"/>
              </w:rPr>
            </w:pPr>
          </w:p>
          <w:p w:rsidR="00BB1A90" w:rsidRDefault="00BB1A90" w:rsidP="000B0E82">
            <w:r w:rsidRPr="009153EB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B1A90" w:rsidRDefault="00BB1A90" w:rsidP="000B0E82">
            <w:pPr>
              <w:rPr>
                <w:color w:val="000000"/>
              </w:rPr>
            </w:pPr>
          </w:p>
          <w:p w:rsidR="00BB1A90" w:rsidRDefault="00BB1A90" w:rsidP="000B0E82">
            <w:r w:rsidRPr="009153EB">
              <w:rPr>
                <w:color w:val="000000"/>
              </w:rPr>
              <w:t>0,00</w:t>
            </w: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38</w:t>
            </w:r>
            <w:r w:rsidRPr="000C2D0B">
              <w:rPr>
                <w:b/>
                <w:bCs/>
                <w:color w:val="00000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+17,90</w:t>
            </w: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238</w:t>
            </w:r>
            <w:r w:rsidRPr="000C2D0B">
              <w:rPr>
                <w:b/>
                <w:bCs/>
                <w:color w:val="00000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+17,90</w:t>
            </w:r>
          </w:p>
        </w:tc>
      </w:tr>
      <w:tr w:rsidR="00BB1A90" w:rsidRPr="000C2D0B" w:rsidTr="00BB1A90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комиссариаты, в рамках муниципальной программы "Первичный воинский учет"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8160051180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+17,90</w:t>
            </w:r>
          </w:p>
        </w:tc>
      </w:tr>
      <w:tr w:rsidR="00BB1A90" w:rsidRPr="000C2D0B" w:rsidTr="00BB1A90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8160051180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231,76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+24,14</w:t>
            </w:r>
          </w:p>
        </w:tc>
      </w:tr>
      <w:tr w:rsidR="00BB1A90" w:rsidRPr="000C2D0B" w:rsidTr="00BB1A90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8160051180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10,24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6,24</w:t>
            </w:r>
          </w:p>
        </w:tc>
      </w:tr>
      <w:tr w:rsidR="00BB1A90" w:rsidRPr="000C2D0B" w:rsidTr="00BB1A90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Муниципальная программа "</w:t>
            </w:r>
            <w:r>
              <w:rPr>
                <w:color w:val="000000"/>
              </w:rPr>
              <w:t xml:space="preserve">Безопасность на территории </w:t>
            </w:r>
            <w:r w:rsidRPr="000C2D0B">
              <w:rPr>
                <w:color w:val="000000"/>
              </w:rPr>
              <w:t>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F82A0C" w:rsidRDefault="00BB1A90" w:rsidP="000B0E8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-5,00</w:t>
            </w:r>
          </w:p>
        </w:tc>
      </w:tr>
      <w:tr w:rsidR="00BB1A90" w:rsidRPr="000C2D0B" w:rsidTr="00BB1A90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lastRenderedPageBreak/>
              <w:t>Муниципальная программа "</w:t>
            </w:r>
            <w:r>
              <w:rPr>
                <w:color w:val="000000"/>
              </w:rPr>
              <w:t>Безопасность на территории МО</w:t>
            </w:r>
            <w:r w:rsidRPr="000C2D0B">
              <w:rPr>
                <w:color w:val="000000"/>
              </w:rPr>
              <w:t xml:space="preserve">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2600026000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F82A0C" w:rsidRDefault="00BB1A90" w:rsidP="000B0E8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-5,00</w:t>
            </w: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2600026000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F82A0C" w:rsidRDefault="00BB1A90" w:rsidP="000B0E8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-5,00</w:t>
            </w: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545,98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-163,96</w:t>
            </w: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545,98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-163,96</w:t>
            </w:r>
          </w:p>
        </w:tc>
      </w:tr>
      <w:tr w:rsidR="00BB1A90" w:rsidRPr="000C2D0B" w:rsidTr="00BB1A90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Благоустройство территории поселения в рамках муниципальной программы "Муниципальное хозяйство"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23</w:t>
            </w: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00230</w:t>
            </w: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-163,96</w:t>
            </w:r>
          </w:p>
        </w:tc>
      </w:tr>
      <w:tr w:rsidR="00BB1A90" w:rsidRPr="000C2D0B" w:rsidTr="00BB1A90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23</w:t>
            </w: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00230</w:t>
            </w:r>
            <w:r>
              <w:rPr>
                <w:color w:val="000000"/>
              </w:rPr>
              <w:t>0</w:t>
            </w:r>
            <w:r w:rsidRPr="000C2D0B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BB1A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-225,70</w:t>
            </w:r>
          </w:p>
        </w:tc>
      </w:tr>
      <w:tr w:rsidR="003A19F1" w:rsidRPr="000C2D0B" w:rsidTr="00BB1A90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A19F1" w:rsidRPr="000C2D0B" w:rsidRDefault="003A19F1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</w:t>
            </w:r>
            <w:r>
              <w:rPr>
                <w:color w:val="000000"/>
              </w:rPr>
              <w:t>3</w:t>
            </w:r>
            <w:r w:rsidRPr="000C2D0B">
              <w:rPr>
                <w:color w:val="000000"/>
              </w:rPr>
              <w:t>0002</w:t>
            </w:r>
            <w:r>
              <w:rPr>
                <w:color w:val="000000"/>
              </w:rPr>
              <w:t>3</w:t>
            </w:r>
            <w:r w:rsidRPr="000C2D0B">
              <w:rPr>
                <w:color w:val="00000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123,26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+61,74</w:t>
            </w:r>
          </w:p>
        </w:tc>
      </w:tr>
      <w:tr w:rsidR="00BB1A90" w:rsidRPr="000C2D0B" w:rsidTr="00BB1A90">
        <w:trPr>
          <w:gridAfter w:val="2"/>
          <w:wAfter w:w="1984" w:type="dxa"/>
          <w:trHeight w:val="156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Формирование современной городской среды в рамках основного мероприятия по реализации регионального проекта/"Формирование комфортной городской среды"в рамках национального проекта"Жилье и городская среда"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C2D0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BB1A90" w:rsidRPr="000C2D0B" w:rsidTr="00BB1A90">
        <w:trPr>
          <w:gridAfter w:val="2"/>
          <w:wAfter w:w="1984" w:type="dxa"/>
          <w:trHeight w:val="79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25ZF255550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 w:rsidRPr="000C2D0B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0,00</w:t>
            </w:r>
          </w:p>
        </w:tc>
      </w:tr>
      <w:tr w:rsidR="003A19F1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+20,58</w:t>
            </w:r>
          </w:p>
        </w:tc>
      </w:tr>
      <w:tr w:rsidR="003A19F1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t>Содержание работников культуры в рамках муниципальной программы «Развитие культуры на территории МО «</w:t>
            </w:r>
            <w:r>
              <w:rPr>
                <w:bCs/>
                <w:color w:val="000000"/>
              </w:rPr>
              <w:t>Сизобугорский</w:t>
            </w:r>
            <w:r w:rsidRPr="00C97827">
              <w:rPr>
                <w:bCs/>
                <w:color w:val="000000"/>
              </w:rPr>
              <w:t xml:space="preserve"> сельсовет»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jc w:val="center"/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jc w:val="center"/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86404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86404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86404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170,72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86404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+20,58</w:t>
            </w:r>
          </w:p>
        </w:tc>
      </w:tr>
      <w:tr w:rsidR="003A19F1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rPr>
                <w:bCs/>
                <w:color w:val="000000"/>
              </w:rPr>
            </w:pPr>
            <w:r w:rsidRPr="000C2D0B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0C2D0B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jc w:val="center"/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lastRenderedPageBreak/>
              <w:t>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jc w:val="center"/>
              <w:rPr>
                <w:bCs/>
                <w:color w:val="000000"/>
              </w:rPr>
            </w:pPr>
            <w:r w:rsidRPr="00C97827">
              <w:rPr>
                <w:bCs/>
                <w:color w:val="000000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0B0E8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86404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86404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86404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170,72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C97827" w:rsidRDefault="003A19F1" w:rsidP="0086404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+20,58</w:t>
            </w:r>
          </w:p>
        </w:tc>
      </w:tr>
      <w:tr w:rsidR="003A19F1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190,34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+54,01</w:t>
            </w:r>
          </w:p>
        </w:tc>
      </w:tr>
      <w:tr w:rsidR="003A19F1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 xml:space="preserve">Пенсионное обеспечение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0B0E82">
            <w:pPr>
              <w:jc w:val="center"/>
              <w:rPr>
                <w:b/>
                <w:bCs/>
                <w:color w:val="000000"/>
              </w:rPr>
            </w:pPr>
            <w:r w:rsidRPr="000C2D0B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172,34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A19F1" w:rsidRPr="000C2D0B" w:rsidRDefault="003A19F1" w:rsidP="00864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+36,01</w:t>
            </w:r>
          </w:p>
        </w:tc>
      </w:tr>
      <w:tr w:rsidR="00BB1A90" w:rsidRPr="000C2D0B" w:rsidTr="00BB1A90">
        <w:trPr>
          <w:gridAfter w:val="2"/>
          <w:wAfter w:w="1984" w:type="dxa"/>
          <w:trHeight w:val="105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униципальная пенсия в рамках муниципальной программы "Муниципальное управление МО "</w:t>
            </w:r>
            <w:r>
              <w:rPr>
                <w:color w:val="000000"/>
              </w:rPr>
              <w:t>Сизобугорский</w:t>
            </w:r>
            <w:r w:rsidRPr="000C2D0B">
              <w:rPr>
                <w:color w:val="000000"/>
              </w:rPr>
              <w:t xml:space="preserve"> сельсовет"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172,34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+36,01</w:t>
            </w:r>
          </w:p>
        </w:tc>
      </w:tr>
      <w:tr w:rsidR="00BB1A90" w:rsidRPr="000C2D0B" w:rsidTr="00BB1A90">
        <w:trPr>
          <w:gridAfter w:val="2"/>
          <w:wAfter w:w="1984" w:type="dxa"/>
          <w:trHeight w:val="540"/>
        </w:trPr>
        <w:tc>
          <w:tcPr>
            <w:tcW w:w="2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2020020023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 w:rsidRPr="000C2D0B">
              <w:rPr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172,34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+36,01</w:t>
            </w:r>
          </w:p>
        </w:tc>
      </w:tr>
      <w:tr w:rsidR="00BB1A90" w:rsidRPr="000C2D0B" w:rsidTr="00BB1A90">
        <w:trPr>
          <w:gridAfter w:val="2"/>
          <w:wAfter w:w="1984" w:type="dxa"/>
          <w:trHeight w:val="540"/>
        </w:trPr>
        <w:tc>
          <w:tcPr>
            <w:tcW w:w="2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BB1A90" w:rsidRPr="000C2D0B" w:rsidTr="00BB1A90">
        <w:trPr>
          <w:gridAfter w:val="2"/>
          <w:wAfter w:w="1984" w:type="dxa"/>
          <w:trHeight w:val="8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BB1A90" w:rsidRPr="000C2D0B" w:rsidTr="00BB1A90">
        <w:trPr>
          <w:gridAfter w:val="2"/>
          <w:wAfter w:w="1984" w:type="dxa"/>
          <w:trHeight w:val="345"/>
        </w:trPr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BB1A90" w:rsidRPr="000C2D0B" w:rsidTr="00BB1A90">
        <w:trPr>
          <w:gridAfter w:val="2"/>
          <w:wAfter w:w="1984" w:type="dxa"/>
          <w:trHeight w:val="540"/>
        </w:trPr>
        <w:tc>
          <w:tcPr>
            <w:tcW w:w="2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2600026000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0C2D0B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F82A0C" w:rsidRDefault="00BB1A90" w:rsidP="000B0E82">
            <w:pPr>
              <w:jc w:val="right"/>
              <w:rPr>
                <w:bCs/>
                <w:color w:val="000000"/>
              </w:rPr>
            </w:pPr>
            <w:r w:rsidRPr="00F82A0C">
              <w:rPr>
                <w:bCs/>
                <w:color w:val="000000"/>
              </w:rPr>
              <w:t>+</w:t>
            </w:r>
            <w:r>
              <w:rPr>
                <w:bCs/>
                <w:color w:val="000000"/>
              </w:rPr>
              <w:t>18</w:t>
            </w:r>
            <w:r w:rsidRPr="00F82A0C">
              <w:rPr>
                <w:bCs/>
                <w:color w:val="000000"/>
              </w:rPr>
              <w:t>,00</w:t>
            </w:r>
          </w:p>
        </w:tc>
      </w:tr>
      <w:tr w:rsidR="00BB1A90" w:rsidRPr="000C2D0B" w:rsidTr="00BB1A90">
        <w:trPr>
          <w:gridAfter w:val="2"/>
          <w:wAfter w:w="1984" w:type="dxa"/>
          <w:trHeight w:val="210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F82A0C" w:rsidRDefault="00BB1A90" w:rsidP="000B0E82">
            <w:pPr>
              <w:jc w:val="right"/>
              <w:rPr>
                <w:bCs/>
                <w:color w:val="000000"/>
              </w:rPr>
            </w:pPr>
          </w:p>
        </w:tc>
      </w:tr>
      <w:tr w:rsidR="00BB1A90" w:rsidRPr="000C2D0B" w:rsidTr="00BB1A90">
        <w:trPr>
          <w:gridAfter w:val="2"/>
          <w:wAfter w:w="1984" w:type="dxa"/>
          <w:trHeight w:val="315"/>
        </w:trPr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92605F" w:rsidRDefault="00BB1A90" w:rsidP="000B0E82">
            <w:pPr>
              <w:rPr>
                <w:b/>
                <w:color w:val="000000"/>
              </w:rPr>
            </w:pPr>
            <w:r w:rsidRPr="0092605F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F82A0C" w:rsidRDefault="00BB1A90" w:rsidP="000B0E82">
            <w:pPr>
              <w:jc w:val="right"/>
              <w:rPr>
                <w:bCs/>
                <w:color w:val="000000"/>
              </w:rPr>
            </w:pPr>
          </w:p>
        </w:tc>
      </w:tr>
      <w:tr w:rsidR="00BB1A90" w:rsidRPr="000C2D0B" w:rsidTr="00BB1A90">
        <w:trPr>
          <w:gridAfter w:val="2"/>
          <w:wAfter w:w="1984" w:type="dxa"/>
          <w:trHeight w:val="458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92605F" w:rsidRDefault="00BB1A90" w:rsidP="000B0E82">
            <w:pPr>
              <w:rPr>
                <w:b/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C97827" w:rsidRDefault="00BB1A90" w:rsidP="000B0E82">
            <w:pPr>
              <w:jc w:val="center"/>
              <w:rPr>
                <w:b/>
                <w:color w:val="000000"/>
              </w:rPr>
            </w:pPr>
            <w:r w:rsidRPr="00C97827">
              <w:rPr>
                <w:b/>
                <w:color w:val="000000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C97827" w:rsidRDefault="00BB1A90" w:rsidP="000B0E82">
            <w:pPr>
              <w:jc w:val="center"/>
              <w:rPr>
                <w:b/>
                <w:color w:val="000000"/>
              </w:rPr>
            </w:pPr>
            <w:r w:rsidRPr="00C97827">
              <w:rPr>
                <w:b/>
                <w:color w:val="000000"/>
              </w:rPr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C97827" w:rsidRDefault="00BB1A90" w:rsidP="000B0E8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C97827" w:rsidRDefault="00BB1A90" w:rsidP="000B0E8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C97827" w:rsidRDefault="003A19F1" w:rsidP="003A19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C97827" w:rsidRDefault="00BB1A90" w:rsidP="000B0E8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C97827" w:rsidRDefault="00BB1A90" w:rsidP="000B0E8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88,56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C97827" w:rsidRDefault="00BB1A90" w:rsidP="003A19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  <w:r w:rsidR="003A19F1">
              <w:rPr>
                <w:b/>
                <w:bCs/>
                <w:color w:val="000000"/>
              </w:rPr>
              <w:t>97,05</w:t>
            </w:r>
          </w:p>
        </w:tc>
      </w:tr>
      <w:tr w:rsidR="00BB1A90" w:rsidRPr="000C2D0B" w:rsidTr="00BB1A90">
        <w:trPr>
          <w:gridAfter w:val="2"/>
          <w:wAfter w:w="1984" w:type="dxa"/>
          <w:trHeight w:val="435"/>
        </w:trPr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>
              <w:rPr>
                <w:color w:val="000000"/>
              </w:rPr>
              <w:t>Развитие физической культуры и массового спорта в рамках муниципальной программы «Развитие физической культуры и массового спорта на территории МО «Сизобугорский сельсовет»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2500025000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F82A0C" w:rsidRDefault="00BB1A90" w:rsidP="000B0E82">
            <w:pPr>
              <w:jc w:val="right"/>
              <w:rPr>
                <w:bCs/>
                <w:color w:val="000000"/>
              </w:rPr>
            </w:pPr>
          </w:p>
        </w:tc>
      </w:tr>
      <w:tr w:rsidR="00BB1A90" w:rsidRPr="000C2D0B" w:rsidTr="00BB1A90">
        <w:trPr>
          <w:gridAfter w:val="2"/>
          <w:wAfter w:w="1984" w:type="dxa"/>
          <w:trHeight w:val="435"/>
        </w:trPr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B1A90" w:rsidRPr="000C2D0B" w:rsidRDefault="00BB1A90" w:rsidP="000B0E82">
            <w:pPr>
              <w:rPr>
                <w:color w:val="000000"/>
              </w:rPr>
            </w:pPr>
            <w:r w:rsidRPr="000C2D0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2500025000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3A19F1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Default="00BB1A90" w:rsidP="000B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B1A90" w:rsidRPr="00F82A0C" w:rsidRDefault="00BB1A90" w:rsidP="003A19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  <w:r w:rsidR="003A19F1">
              <w:rPr>
                <w:bCs/>
                <w:color w:val="000000"/>
              </w:rPr>
              <w:t>97,05</w:t>
            </w:r>
          </w:p>
        </w:tc>
      </w:tr>
    </w:tbl>
    <w:p w:rsidR="00E45EDF" w:rsidRPr="00A06715" w:rsidRDefault="00E45EDF" w:rsidP="00E45EDF">
      <w:pPr>
        <w:widowControl w:val="0"/>
        <w:rPr>
          <w:bCs/>
          <w:sz w:val="24"/>
          <w:szCs w:val="24"/>
        </w:rPr>
      </w:pPr>
    </w:p>
    <w:p w:rsidR="00E45EDF" w:rsidRDefault="00E45EDF" w:rsidP="00E45EDF">
      <w:pPr>
        <w:widowControl w:val="0"/>
        <w:jc w:val="both"/>
        <w:rPr>
          <w:bCs/>
          <w:sz w:val="24"/>
          <w:szCs w:val="24"/>
        </w:rPr>
      </w:pPr>
      <w:r w:rsidRPr="00175540">
        <w:rPr>
          <w:bCs/>
          <w:sz w:val="24"/>
          <w:szCs w:val="24"/>
        </w:rPr>
        <w:t xml:space="preserve">. </w:t>
      </w:r>
    </w:p>
    <w:p w:rsidR="00E45EDF" w:rsidRDefault="00E45EDF" w:rsidP="00E45EDF">
      <w:pPr>
        <w:widowControl w:val="0"/>
        <w:rPr>
          <w:bCs/>
          <w:sz w:val="24"/>
          <w:szCs w:val="24"/>
        </w:rPr>
      </w:pPr>
    </w:p>
    <w:p w:rsidR="00E45EDF" w:rsidRDefault="00E45EDF" w:rsidP="00E45EDF">
      <w:pPr>
        <w:widowContro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Председатель Совета</w:t>
      </w:r>
    </w:p>
    <w:p w:rsidR="00E45EDF" w:rsidRDefault="00E45EDF" w:rsidP="00E45EDF">
      <w:pPr>
        <w:spacing w:after="120"/>
        <w:ind w:firstLine="567"/>
        <w:rPr>
          <w:sz w:val="24"/>
          <w:szCs w:val="24"/>
        </w:rPr>
      </w:pPr>
      <w:r w:rsidRPr="00A06715">
        <w:rPr>
          <w:sz w:val="24"/>
          <w:szCs w:val="24"/>
        </w:rPr>
        <w:t>МО «</w:t>
      </w:r>
      <w:r>
        <w:rPr>
          <w:sz w:val="24"/>
          <w:szCs w:val="24"/>
        </w:rPr>
        <w:t>Сизобугорский</w:t>
      </w:r>
      <w:r w:rsidRPr="00A06715">
        <w:rPr>
          <w:b/>
          <w:sz w:val="24"/>
          <w:szCs w:val="24"/>
        </w:rPr>
        <w:t xml:space="preserve"> </w:t>
      </w:r>
      <w:r w:rsidRPr="00A06715">
        <w:rPr>
          <w:sz w:val="24"/>
          <w:szCs w:val="24"/>
        </w:rPr>
        <w:t xml:space="preserve">сельсовет»                                                     </w:t>
      </w:r>
      <w:r w:rsidR="00874367">
        <w:rPr>
          <w:sz w:val="24"/>
          <w:szCs w:val="24"/>
        </w:rPr>
        <w:t>Каржаубаев Р.Р.</w:t>
      </w:r>
    </w:p>
    <w:p w:rsidR="00E45EDF" w:rsidRDefault="00E45EDF" w:rsidP="00E45EDF">
      <w:pPr>
        <w:spacing w:after="120"/>
        <w:ind w:firstLine="567"/>
        <w:rPr>
          <w:sz w:val="24"/>
          <w:szCs w:val="24"/>
        </w:rPr>
      </w:pPr>
    </w:p>
    <w:p w:rsidR="00E45EDF" w:rsidRPr="00A06715" w:rsidRDefault="00E45EDF" w:rsidP="00E45EDF">
      <w:pPr>
        <w:spacing w:after="120"/>
        <w:ind w:firstLine="567"/>
        <w:rPr>
          <w:sz w:val="24"/>
          <w:szCs w:val="24"/>
        </w:rPr>
      </w:pPr>
      <w:r w:rsidRPr="00A06715">
        <w:rPr>
          <w:sz w:val="24"/>
          <w:szCs w:val="24"/>
        </w:rPr>
        <w:t xml:space="preserve">Глава администрации </w:t>
      </w:r>
    </w:p>
    <w:p w:rsidR="00E45EDF" w:rsidRPr="003F37F6" w:rsidRDefault="00E45EDF" w:rsidP="00E45EDF">
      <w:pPr>
        <w:spacing w:after="120"/>
        <w:ind w:firstLine="567"/>
        <w:rPr>
          <w:sz w:val="24"/>
          <w:szCs w:val="24"/>
        </w:rPr>
      </w:pPr>
      <w:r w:rsidRPr="00A06715">
        <w:rPr>
          <w:sz w:val="24"/>
          <w:szCs w:val="24"/>
        </w:rPr>
        <w:t>МО «</w:t>
      </w:r>
      <w:r>
        <w:rPr>
          <w:sz w:val="24"/>
          <w:szCs w:val="24"/>
        </w:rPr>
        <w:t>Сизобугорский</w:t>
      </w:r>
      <w:r w:rsidRPr="00A06715">
        <w:rPr>
          <w:b/>
          <w:sz w:val="24"/>
          <w:szCs w:val="24"/>
        </w:rPr>
        <w:t xml:space="preserve"> </w:t>
      </w:r>
      <w:r w:rsidRPr="00A06715">
        <w:rPr>
          <w:sz w:val="24"/>
          <w:szCs w:val="24"/>
        </w:rPr>
        <w:t xml:space="preserve">сельсовет»                                                     </w:t>
      </w:r>
      <w:r w:rsidR="00874367">
        <w:rPr>
          <w:sz w:val="24"/>
          <w:szCs w:val="24"/>
        </w:rPr>
        <w:t>Куандыков А.М.</w:t>
      </w:r>
      <w:r>
        <w:rPr>
          <w:sz w:val="24"/>
          <w:szCs w:val="24"/>
        </w:rPr>
        <w:t>.</w:t>
      </w:r>
    </w:p>
    <w:p w:rsidR="00E45EDF" w:rsidRDefault="00E45EDF" w:rsidP="00E45EDF">
      <w:pPr>
        <w:widowControl w:val="0"/>
        <w:rPr>
          <w:bCs/>
          <w:sz w:val="24"/>
          <w:szCs w:val="24"/>
        </w:rPr>
      </w:pPr>
    </w:p>
    <w:sectPr w:rsidR="00E45EDF" w:rsidSect="00CE6B3C">
      <w:headerReference w:type="even" r:id="rId7"/>
      <w:headerReference w:type="default" r:id="rId8"/>
      <w:pgSz w:w="11907" w:h="16840" w:code="9"/>
      <w:pgMar w:top="567" w:right="1134" w:bottom="1134" w:left="1134" w:header="720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EFC" w:rsidRDefault="00406EFC">
      <w:r>
        <w:separator/>
      </w:r>
    </w:p>
  </w:endnote>
  <w:endnote w:type="continuationSeparator" w:id="1">
    <w:p w:rsidR="00406EFC" w:rsidRDefault="00406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EFC" w:rsidRDefault="00406EFC">
      <w:r>
        <w:separator/>
      </w:r>
    </w:p>
  </w:footnote>
  <w:footnote w:type="continuationSeparator" w:id="1">
    <w:p w:rsidR="00406EFC" w:rsidRDefault="00406E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A90" w:rsidRDefault="007F3459" w:rsidP="00E94272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B1A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1A90">
      <w:rPr>
        <w:rStyle w:val="a6"/>
        <w:noProof/>
      </w:rPr>
      <w:t>10</w:t>
    </w:r>
    <w:r>
      <w:rPr>
        <w:rStyle w:val="a6"/>
      </w:rPr>
      <w:fldChar w:fldCharType="end"/>
    </w:r>
  </w:p>
  <w:p w:rsidR="00BB1A90" w:rsidRDefault="00BB1A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A90" w:rsidRDefault="007F3459" w:rsidP="00E94272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B1A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A0A57">
      <w:rPr>
        <w:rStyle w:val="a6"/>
        <w:noProof/>
      </w:rPr>
      <w:t>2</w:t>
    </w:r>
    <w:r>
      <w:rPr>
        <w:rStyle w:val="a6"/>
      </w:rPr>
      <w:fldChar w:fldCharType="end"/>
    </w:r>
  </w:p>
  <w:p w:rsidR="00BB1A90" w:rsidRDefault="00BB1A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2E9A"/>
    <w:multiLevelType w:val="hybridMultilevel"/>
    <w:tmpl w:val="9614E25E"/>
    <w:lvl w:ilvl="0" w:tplc="1F4870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282B8E"/>
    <w:multiLevelType w:val="hybridMultilevel"/>
    <w:tmpl w:val="BE7E61B0"/>
    <w:lvl w:ilvl="0" w:tplc="4122095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D9636EE"/>
    <w:multiLevelType w:val="hybridMultilevel"/>
    <w:tmpl w:val="C9FA066A"/>
    <w:lvl w:ilvl="0" w:tplc="4DAC19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08F2B00"/>
    <w:multiLevelType w:val="hybridMultilevel"/>
    <w:tmpl w:val="746A7C40"/>
    <w:lvl w:ilvl="0" w:tplc="C060CB0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DE12AF4"/>
    <w:multiLevelType w:val="hybridMultilevel"/>
    <w:tmpl w:val="D50A60CA"/>
    <w:lvl w:ilvl="0" w:tplc="FB2C4C2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2107837"/>
    <w:multiLevelType w:val="hybridMultilevel"/>
    <w:tmpl w:val="D6AAF0DE"/>
    <w:lvl w:ilvl="0" w:tplc="F81282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54A2D97"/>
    <w:multiLevelType w:val="hybridMultilevel"/>
    <w:tmpl w:val="B0D0B826"/>
    <w:lvl w:ilvl="0" w:tplc="2E20FCE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85434"/>
    <w:multiLevelType w:val="hybridMultilevel"/>
    <w:tmpl w:val="99082DC0"/>
    <w:lvl w:ilvl="0" w:tplc="58D2D9E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8F279B5"/>
    <w:multiLevelType w:val="hybridMultilevel"/>
    <w:tmpl w:val="5210A9F0"/>
    <w:lvl w:ilvl="0" w:tplc="52DC55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22285D"/>
    <w:multiLevelType w:val="hybridMultilevel"/>
    <w:tmpl w:val="4D6C7972"/>
    <w:lvl w:ilvl="0" w:tplc="6B8C4E9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5E37BAA"/>
    <w:multiLevelType w:val="hybridMultilevel"/>
    <w:tmpl w:val="545A8A66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715A2F"/>
    <w:multiLevelType w:val="hybridMultilevel"/>
    <w:tmpl w:val="8E0ABA44"/>
    <w:lvl w:ilvl="0" w:tplc="8D3E002A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6AC95F1D"/>
    <w:multiLevelType w:val="hybridMultilevel"/>
    <w:tmpl w:val="6476A1F8"/>
    <w:lvl w:ilvl="0" w:tplc="2E468A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7CF0401"/>
    <w:multiLevelType w:val="hybridMultilevel"/>
    <w:tmpl w:val="8A568946"/>
    <w:lvl w:ilvl="0" w:tplc="0C0A2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81C0B34"/>
    <w:multiLevelType w:val="hybridMultilevel"/>
    <w:tmpl w:val="C322A918"/>
    <w:lvl w:ilvl="0" w:tplc="143C997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A5E4A6B"/>
    <w:multiLevelType w:val="hybridMultilevel"/>
    <w:tmpl w:val="E424C0F2"/>
    <w:lvl w:ilvl="0" w:tplc="7AFC8D44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C9B0CD1"/>
    <w:multiLevelType w:val="hybridMultilevel"/>
    <w:tmpl w:val="361642D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9"/>
  </w:num>
  <w:num w:numId="5">
    <w:abstractNumId w:val="14"/>
  </w:num>
  <w:num w:numId="6">
    <w:abstractNumId w:val="5"/>
  </w:num>
  <w:num w:numId="7">
    <w:abstractNumId w:val="2"/>
  </w:num>
  <w:num w:numId="8">
    <w:abstractNumId w:val="12"/>
  </w:num>
  <w:num w:numId="9">
    <w:abstractNumId w:val="16"/>
  </w:num>
  <w:num w:numId="10">
    <w:abstractNumId w:val="10"/>
  </w:num>
  <w:num w:numId="11">
    <w:abstractNumId w:val="15"/>
  </w:num>
  <w:num w:numId="12">
    <w:abstractNumId w:val="8"/>
  </w:num>
  <w:num w:numId="13">
    <w:abstractNumId w:val="6"/>
  </w:num>
  <w:num w:numId="14">
    <w:abstractNumId w:val="0"/>
  </w:num>
  <w:num w:numId="15">
    <w:abstractNumId w:val="13"/>
  </w:num>
  <w:num w:numId="16">
    <w:abstractNumId w:val="11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0C03"/>
    <w:rsid w:val="0001472F"/>
    <w:rsid w:val="0002791D"/>
    <w:rsid w:val="0003449F"/>
    <w:rsid w:val="00045B4A"/>
    <w:rsid w:val="00054EE9"/>
    <w:rsid w:val="00063A0B"/>
    <w:rsid w:val="00063DFA"/>
    <w:rsid w:val="00066835"/>
    <w:rsid w:val="000735A1"/>
    <w:rsid w:val="00077237"/>
    <w:rsid w:val="000803E3"/>
    <w:rsid w:val="00083E03"/>
    <w:rsid w:val="00085C22"/>
    <w:rsid w:val="000871CE"/>
    <w:rsid w:val="000973F8"/>
    <w:rsid w:val="000A1979"/>
    <w:rsid w:val="000A2906"/>
    <w:rsid w:val="000A4524"/>
    <w:rsid w:val="000B0E82"/>
    <w:rsid w:val="000B4293"/>
    <w:rsid w:val="000B5009"/>
    <w:rsid w:val="000B7074"/>
    <w:rsid w:val="000C0E4F"/>
    <w:rsid w:val="000C193A"/>
    <w:rsid w:val="000C2D0B"/>
    <w:rsid w:val="000C3FF1"/>
    <w:rsid w:val="000E112F"/>
    <w:rsid w:val="000E3370"/>
    <w:rsid w:val="000E513B"/>
    <w:rsid w:val="000E7627"/>
    <w:rsid w:val="000F3BA0"/>
    <w:rsid w:val="00101EB1"/>
    <w:rsid w:val="00102AEF"/>
    <w:rsid w:val="00114AB5"/>
    <w:rsid w:val="00124EF3"/>
    <w:rsid w:val="00131425"/>
    <w:rsid w:val="00135476"/>
    <w:rsid w:val="00135D6A"/>
    <w:rsid w:val="00142C45"/>
    <w:rsid w:val="001435D1"/>
    <w:rsid w:val="00143E86"/>
    <w:rsid w:val="001457BD"/>
    <w:rsid w:val="00147B96"/>
    <w:rsid w:val="00151A61"/>
    <w:rsid w:val="0015423B"/>
    <w:rsid w:val="0016410E"/>
    <w:rsid w:val="00175540"/>
    <w:rsid w:val="00196D37"/>
    <w:rsid w:val="001A0621"/>
    <w:rsid w:val="001B5E08"/>
    <w:rsid w:val="001C18AD"/>
    <w:rsid w:val="001C5DF4"/>
    <w:rsid w:val="001C5DFE"/>
    <w:rsid w:val="001D6B8B"/>
    <w:rsid w:val="001E4CDA"/>
    <w:rsid w:val="001E67E8"/>
    <w:rsid w:val="001F197B"/>
    <w:rsid w:val="001F4AF4"/>
    <w:rsid w:val="00211100"/>
    <w:rsid w:val="00215B3A"/>
    <w:rsid w:val="00215DA5"/>
    <w:rsid w:val="0022311D"/>
    <w:rsid w:val="00254B63"/>
    <w:rsid w:val="00255DDD"/>
    <w:rsid w:val="00257B2E"/>
    <w:rsid w:val="0026407E"/>
    <w:rsid w:val="00267164"/>
    <w:rsid w:val="002756AE"/>
    <w:rsid w:val="00291F53"/>
    <w:rsid w:val="002969C8"/>
    <w:rsid w:val="002A1FB3"/>
    <w:rsid w:val="002A5598"/>
    <w:rsid w:val="002A5A33"/>
    <w:rsid w:val="002A5EEA"/>
    <w:rsid w:val="002A719E"/>
    <w:rsid w:val="002B534E"/>
    <w:rsid w:val="002C629F"/>
    <w:rsid w:val="002C7E7A"/>
    <w:rsid w:val="002E3081"/>
    <w:rsid w:val="002E5339"/>
    <w:rsid w:val="003008CA"/>
    <w:rsid w:val="003125CC"/>
    <w:rsid w:val="00312C5B"/>
    <w:rsid w:val="0031602C"/>
    <w:rsid w:val="0032080D"/>
    <w:rsid w:val="00321828"/>
    <w:rsid w:val="00327B44"/>
    <w:rsid w:val="00333300"/>
    <w:rsid w:val="0035044E"/>
    <w:rsid w:val="00353A99"/>
    <w:rsid w:val="00353B33"/>
    <w:rsid w:val="003620AA"/>
    <w:rsid w:val="003712DC"/>
    <w:rsid w:val="00377E59"/>
    <w:rsid w:val="003806D8"/>
    <w:rsid w:val="00387D14"/>
    <w:rsid w:val="00391CC0"/>
    <w:rsid w:val="003942A7"/>
    <w:rsid w:val="00397653"/>
    <w:rsid w:val="00397683"/>
    <w:rsid w:val="003A19F1"/>
    <w:rsid w:val="003B1167"/>
    <w:rsid w:val="003B709D"/>
    <w:rsid w:val="003B7CC5"/>
    <w:rsid w:val="003C7163"/>
    <w:rsid w:val="003D2722"/>
    <w:rsid w:val="003E0122"/>
    <w:rsid w:val="003E24BF"/>
    <w:rsid w:val="003E3191"/>
    <w:rsid w:val="003E785E"/>
    <w:rsid w:val="003F37F6"/>
    <w:rsid w:val="00400C03"/>
    <w:rsid w:val="00400F9D"/>
    <w:rsid w:val="004024A2"/>
    <w:rsid w:val="00406EFC"/>
    <w:rsid w:val="0041633C"/>
    <w:rsid w:val="00420C62"/>
    <w:rsid w:val="00426109"/>
    <w:rsid w:val="004337F7"/>
    <w:rsid w:val="00442AFA"/>
    <w:rsid w:val="00451846"/>
    <w:rsid w:val="004527DE"/>
    <w:rsid w:val="00452B52"/>
    <w:rsid w:val="0046263D"/>
    <w:rsid w:val="00463A98"/>
    <w:rsid w:val="00472ACA"/>
    <w:rsid w:val="004756DC"/>
    <w:rsid w:val="00486F2D"/>
    <w:rsid w:val="00496C3B"/>
    <w:rsid w:val="004A135A"/>
    <w:rsid w:val="004A1BE6"/>
    <w:rsid w:val="004A3FC3"/>
    <w:rsid w:val="004B45C0"/>
    <w:rsid w:val="004C37EA"/>
    <w:rsid w:val="004C3D5F"/>
    <w:rsid w:val="004C44BC"/>
    <w:rsid w:val="004C6FA0"/>
    <w:rsid w:val="004D6097"/>
    <w:rsid w:val="004D6115"/>
    <w:rsid w:val="004D673A"/>
    <w:rsid w:val="004E16DF"/>
    <w:rsid w:val="004F21A2"/>
    <w:rsid w:val="004F2786"/>
    <w:rsid w:val="004F362A"/>
    <w:rsid w:val="00501665"/>
    <w:rsid w:val="0050465D"/>
    <w:rsid w:val="00514B5E"/>
    <w:rsid w:val="00520044"/>
    <w:rsid w:val="00544C40"/>
    <w:rsid w:val="00546E53"/>
    <w:rsid w:val="0055391F"/>
    <w:rsid w:val="0055733F"/>
    <w:rsid w:val="00561742"/>
    <w:rsid w:val="00565F5D"/>
    <w:rsid w:val="00567F09"/>
    <w:rsid w:val="00571346"/>
    <w:rsid w:val="00585BD9"/>
    <w:rsid w:val="00595D1F"/>
    <w:rsid w:val="00597560"/>
    <w:rsid w:val="005A3CA7"/>
    <w:rsid w:val="005B3938"/>
    <w:rsid w:val="005B5E15"/>
    <w:rsid w:val="005C41F6"/>
    <w:rsid w:val="005C470D"/>
    <w:rsid w:val="005F748C"/>
    <w:rsid w:val="006137C6"/>
    <w:rsid w:val="00616010"/>
    <w:rsid w:val="0062441C"/>
    <w:rsid w:val="00624F96"/>
    <w:rsid w:val="0062691B"/>
    <w:rsid w:val="00633E3A"/>
    <w:rsid w:val="006364DA"/>
    <w:rsid w:val="00645E17"/>
    <w:rsid w:val="00647E6E"/>
    <w:rsid w:val="006551F6"/>
    <w:rsid w:val="00663FEA"/>
    <w:rsid w:val="006845A9"/>
    <w:rsid w:val="00694837"/>
    <w:rsid w:val="006962ED"/>
    <w:rsid w:val="006B23B1"/>
    <w:rsid w:val="006B4284"/>
    <w:rsid w:val="006D42EC"/>
    <w:rsid w:val="006E00F2"/>
    <w:rsid w:val="006F275D"/>
    <w:rsid w:val="006F49A8"/>
    <w:rsid w:val="006F63C7"/>
    <w:rsid w:val="00700140"/>
    <w:rsid w:val="00701AA7"/>
    <w:rsid w:val="00702184"/>
    <w:rsid w:val="0071505F"/>
    <w:rsid w:val="0072491A"/>
    <w:rsid w:val="00725F64"/>
    <w:rsid w:val="00737466"/>
    <w:rsid w:val="00751E98"/>
    <w:rsid w:val="00753FDD"/>
    <w:rsid w:val="00754426"/>
    <w:rsid w:val="00756BA9"/>
    <w:rsid w:val="00760ACD"/>
    <w:rsid w:val="007614C0"/>
    <w:rsid w:val="00765DD9"/>
    <w:rsid w:val="007802EF"/>
    <w:rsid w:val="007860E9"/>
    <w:rsid w:val="00787C31"/>
    <w:rsid w:val="0079163E"/>
    <w:rsid w:val="00796E2A"/>
    <w:rsid w:val="007A6371"/>
    <w:rsid w:val="007B227F"/>
    <w:rsid w:val="007C0A4A"/>
    <w:rsid w:val="007C7FF0"/>
    <w:rsid w:val="007D51EA"/>
    <w:rsid w:val="007E0A54"/>
    <w:rsid w:val="007E28CC"/>
    <w:rsid w:val="007E329F"/>
    <w:rsid w:val="007F04ED"/>
    <w:rsid w:val="007F2478"/>
    <w:rsid w:val="007F3459"/>
    <w:rsid w:val="007F67F5"/>
    <w:rsid w:val="00802F87"/>
    <w:rsid w:val="00806903"/>
    <w:rsid w:val="0081191F"/>
    <w:rsid w:val="008136C8"/>
    <w:rsid w:val="00821C00"/>
    <w:rsid w:val="00827BC5"/>
    <w:rsid w:val="00830D4B"/>
    <w:rsid w:val="00857AAF"/>
    <w:rsid w:val="00860C3D"/>
    <w:rsid w:val="00862CB1"/>
    <w:rsid w:val="00865E97"/>
    <w:rsid w:val="00866AE2"/>
    <w:rsid w:val="00874367"/>
    <w:rsid w:val="008815E4"/>
    <w:rsid w:val="00882F96"/>
    <w:rsid w:val="008938E0"/>
    <w:rsid w:val="00894965"/>
    <w:rsid w:val="008B6BD1"/>
    <w:rsid w:val="008C46BC"/>
    <w:rsid w:val="008C4E2A"/>
    <w:rsid w:val="008C72B0"/>
    <w:rsid w:val="008D0B6D"/>
    <w:rsid w:val="008D10A6"/>
    <w:rsid w:val="008D18E3"/>
    <w:rsid w:val="008D3BA6"/>
    <w:rsid w:val="008E41BB"/>
    <w:rsid w:val="008E5D5E"/>
    <w:rsid w:val="008F7B54"/>
    <w:rsid w:val="00903158"/>
    <w:rsid w:val="0092605F"/>
    <w:rsid w:val="00926936"/>
    <w:rsid w:val="00945019"/>
    <w:rsid w:val="00947066"/>
    <w:rsid w:val="0095585E"/>
    <w:rsid w:val="0095688D"/>
    <w:rsid w:val="00960916"/>
    <w:rsid w:val="00962E4F"/>
    <w:rsid w:val="00965F6F"/>
    <w:rsid w:val="00967FDD"/>
    <w:rsid w:val="00973D43"/>
    <w:rsid w:val="009752B4"/>
    <w:rsid w:val="00975347"/>
    <w:rsid w:val="00981547"/>
    <w:rsid w:val="0098511C"/>
    <w:rsid w:val="00994B74"/>
    <w:rsid w:val="009A1968"/>
    <w:rsid w:val="009A2BBB"/>
    <w:rsid w:val="009B22F4"/>
    <w:rsid w:val="009C7C64"/>
    <w:rsid w:val="009E57B3"/>
    <w:rsid w:val="009F5672"/>
    <w:rsid w:val="00A03A0E"/>
    <w:rsid w:val="00A06715"/>
    <w:rsid w:val="00A3008F"/>
    <w:rsid w:val="00A316E0"/>
    <w:rsid w:val="00A33B76"/>
    <w:rsid w:val="00A35698"/>
    <w:rsid w:val="00A56F56"/>
    <w:rsid w:val="00A6197E"/>
    <w:rsid w:val="00A802A6"/>
    <w:rsid w:val="00A8689B"/>
    <w:rsid w:val="00A93F30"/>
    <w:rsid w:val="00AA16D4"/>
    <w:rsid w:val="00AA38E9"/>
    <w:rsid w:val="00AA7AD7"/>
    <w:rsid w:val="00AC309A"/>
    <w:rsid w:val="00AC616C"/>
    <w:rsid w:val="00AC63C7"/>
    <w:rsid w:val="00AD3D79"/>
    <w:rsid w:val="00AE67A8"/>
    <w:rsid w:val="00AE7025"/>
    <w:rsid w:val="00AF04CA"/>
    <w:rsid w:val="00AF307B"/>
    <w:rsid w:val="00AF3CCF"/>
    <w:rsid w:val="00B16DC8"/>
    <w:rsid w:val="00B23871"/>
    <w:rsid w:val="00B2470B"/>
    <w:rsid w:val="00B25F8F"/>
    <w:rsid w:val="00B44FDB"/>
    <w:rsid w:val="00B54C91"/>
    <w:rsid w:val="00B777F5"/>
    <w:rsid w:val="00B877F0"/>
    <w:rsid w:val="00B9469D"/>
    <w:rsid w:val="00BA0A57"/>
    <w:rsid w:val="00BB1A90"/>
    <w:rsid w:val="00BB4778"/>
    <w:rsid w:val="00BB77F3"/>
    <w:rsid w:val="00BC18F3"/>
    <w:rsid w:val="00BC2F62"/>
    <w:rsid w:val="00BC473C"/>
    <w:rsid w:val="00BD16F6"/>
    <w:rsid w:val="00BD221A"/>
    <w:rsid w:val="00BD4114"/>
    <w:rsid w:val="00BD58E0"/>
    <w:rsid w:val="00BE003B"/>
    <w:rsid w:val="00BE755A"/>
    <w:rsid w:val="00BF12E0"/>
    <w:rsid w:val="00BF2F31"/>
    <w:rsid w:val="00C01F20"/>
    <w:rsid w:val="00C07AFF"/>
    <w:rsid w:val="00C11363"/>
    <w:rsid w:val="00C1673C"/>
    <w:rsid w:val="00C2145B"/>
    <w:rsid w:val="00C2317F"/>
    <w:rsid w:val="00C24A62"/>
    <w:rsid w:val="00C357F5"/>
    <w:rsid w:val="00C411B1"/>
    <w:rsid w:val="00C46A72"/>
    <w:rsid w:val="00C47EF1"/>
    <w:rsid w:val="00C51874"/>
    <w:rsid w:val="00C64893"/>
    <w:rsid w:val="00C7222C"/>
    <w:rsid w:val="00C819DF"/>
    <w:rsid w:val="00C83D57"/>
    <w:rsid w:val="00C8416A"/>
    <w:rsid w:val="00C90342"/>
    <w:rsid w:val="00C919BB"/>
    <w:rsid w:val="00C97827"/>
    <w:rsid w:val="00CA771E"/>
    <w:rsid w:val="00CB2A43"/>
    <w:rsid w:val="00CB6324"/>
    <w:rsid w:val="00CC14DC"/>
    <w:rsid w:val="00CD0A20"/>
    <w:rsid w:val="00CD52B5"/>
    <w:rsid w:val="00CE6B3C"/>
    <w:rsid w:val="00CE7CC2"/>
    <w:rsid w:val="00D04051"/>
    <w:rsid w:val="00D06FCA"/>
    <w:rsid w:val="00D14354"/>
    <w:rsid w:val="00D2297F"/>
    <w:rsid w:val="00D27CC4"/>
    <w:rsid w:val="00D3031E"/>
    <w:rsid w:val="00D36B5C"/>
    <w:rsid w:val="00D420C7"/>
    <w:rsid w:val="00D45271"/>
    <w:rsid w:val="00D51D09"/>
    <w:rsid w:val="00D65482"/>
    <w:rsid w:val="00D7253F"/>
    <w:rsid w:val="00D90236"/>
    <w:rsid w:val="00D95BD0"/>
    <w:rsid w:val="00DA772C"/>
    <w:rsid w:val="00DB6678"/>
    <w:rsid w:val="00DB78D8"/>
    <w:rsid w:val="00DB7A99"/>
    <w:rsid w:val="00DC5BAC"/>
    <w:rsid w:val="00DD3A87"/>
    <w:rsid w:val="00DD6E1F"/>
    <w:rsid w:val="00DE1584"/>
    <w:rsid w:val="00DE30AE"/>
    <w:rsid w:val="00DE5246"/>
    <w:rsid w:val="00DE5FA1"/>
    <w:rsid w:val="00DF3D98"/>
    <w:rsid w:val="00E12629"/>
    <w:rsid w:val="00E16C41"/>
    <w:rsid w:val="00E171FD"/>
    <w:rsid w:val="00E32C0F"/>
    <w:rsid w:val="00E45EDF"/>
    <w:rsid w:val="00E47AA4"/>
    <w:rsid w:val="00E575B5"/>
    <w:rsid w:val="00E6560A"/>
    <w:rsid w:val="00E71883"/>
    <w:rsid w:val="00E72F92"/>
    <w:rsid w:val="00E74FA2"/>
    <w:rsid w:val="00E76D8F"/>
    <w:rsid w:val="00E76E3C"/>
    <w:rsid w:val="00E77922"/>
    <w:rsid w:val="00E80E38"/>
    <w:rsid w:val="00E84FD9"/>
    <w:rsid w:val="00E93D11"/>
    <w:rsid w:val="00E94272"/>
    <w:rsid w:val="00E96211"/>
    <w:rsid w:val="00EA251B"/>
    <w:rsid w:val="00EB5873"/>
    <w:rsid w:val="00EB7126"/>
    <w:rsid w:val="00EC667F"/>
    <w:rsid w:val="00ED41E1"/>
    <w:rsid w:val="00ED6A64"/>
    <w:rsid w:val="00ED6C48"/>
    <w:rsid w:val="00EE04B4"/>
    <w:rsid w:val="00EE0915"/>
    <w:rsid w:val="00EF3592"/>
    <w:rsid w:val="00F00128"/>
    <w:rsid w:val="00F2148D"/>
    <w:rsid w:val="00F25C6F"/>
    <w:rsid w:val="00F26C25"/>
    <w:rsid w:val="00F46EA6"/>
    <w:rsid w:val="00F56130"/>
    <w:rsid w:val="00F56BA8"/>
    <w:rsid w:val="00F61406"/>
    <w:rsid w:val="00F74041"/>
    <w:rsid w:val="00F758EA"/>
    <w:rsid w:val="00F82A0C"/>
    <w:rsid w:val="00F83C86"/>
    <w:rsid w:val="00F84CDC"/>
    <w:rsid w:val="00F862AB"/>
    <w:rsid w:val="00F8735E"/>
    <w:rsid w:val="00F963DF"/>
    <w:rsid w:val="00FB4AC3"/>
    <w:rsid w:val="00FB52DF"/>
    <w:rsid w:val="00FB63D6"/>
    <w:rsid w:val="00FC4116"/>
    <w:rsid w:val="00FD1757"/>
    <w:rsid w:val="00FD214D"/>
    <w:rsid w:val="00FE0E88"/>
    <w:rsid w:val="00FE785B"/>
    <w:rsid w:val="00FF1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1979"/>
  </w:style>
  <w:style w:type="paragraph" w:styleId="1">
    <w:name w:val="heading 1"/>
    <w:basedOn w:val="a"/>
    <w:next w:val="a"/>
    <w:link w:val="10"/>
    <w:qFormat/>
    <w:rsid w:val="000A197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0A1979"/>
    <w:pPr>
      <w:keepNext/>
      <w:spacing w:before="120"/>
      <w:jc w:val="center"/>
      <w:outlineLvl w:val="1"/>
    </w:pPr>
    <w:rPr>
      <w:b/>
      <w:i/>
      <w:sz w:val="36"/>
    </w:rPr>
  </w:style>
  <w:style w:type="paragraph" w:styleId="3">
    <w:name w:val="heading 3"/>
    <w:basedOn w:val="a"/>
    <w:next w:val="a"/>
    <w:qFormat/>
    <w:rsid w:val="000A1979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0A1979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0A1979"/>
    <w:pPr>
      <w:keepNext/>
      <w:spacing w:line="1200" w:lineRule="auto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0A1979"/>
    <w:pPr>
      <w:keepNext/>
      <w:spacing w:before="120"/>
      <w:ind w:firstLine="709"/>
      <w:jc w:val="both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A197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A1979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rsid w:val="000A1979"/>
    <w:pPr>
      <w:ind w:firstLine="709"/>
      <w:jc w:val="both"/>
    </w:pPr>
    <w:rPr>
      <w:sz w:val="28"/>
    </w:rPr>
  </w:style>
  <w:style w:type="character" w:customStyle="1" w:styleId="10">
    <w:name w:val="Заголовок 1 Знак"/>
    <w:link w:val="1"/>
    <w:locked/>
    <w:rsid w:val="00DB78D8"/>
    <w:rPr>
      <w:b/>
      <w:sz w:val="28"/>
      <w:lang w:val="ru-RU" w:eastAsia="ru-RU" w:bidi="ar-SA"/>
    </w:rPr>
  </w:style>
  <w:style w:type="character" w:styleId="a6">
    <w:name w:val="page number"/>
    <w:basedOn w:val="a0"/>
    <w:rsid w:val="00DB78D8"/>
  </w:style>
  <w:style w:type="paragraph" w:styleId="a7">
    <w:name w:val="Balloon Text"/>
    <w:basedOn w:val="a"/>
    <w:semiHidden/>
    <w:rsid w:val="003E24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7CC4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Musaeljan\Application%20Data\Microsoft\&#1064;&#1072;&#1073;&#1083;&#1086;&#1085;&#1099;\&#1047;&#1040;&#1050;&#1054;&#1053;%20&#104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ЗАКОН АО</Template>
  <TotalTime>607</TotalTime>
  <Pages>1</Pages>
  <Words>3225</Words>
  <Characters>18387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Астраханской области</Company>
  <LinksUpToDate>false</LinksUpToDate>
  <CharactersWithSpaces>21569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Мусаелян</dc:creator>
  <cp:lastModifiedBy>ASuS</cp:lastModifiedBy>
  <cp:revision>41</cp:revision>
  <cp:lastPrinted>2015-08-20T11:37:00Z</cp:lastPrinted>
  <dcterms:created xsi:type="dcterms:W3CDTF">2022-12-21T18:15:00Z</dcterms:created>
  <dcterms:modified xsi:type="dcterms:W3CDTF">2023-01-16T10:50:00Z</dcterms:modified>
</cp:coreProperties>
</file>